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4777CB" w14:textId="3569DD44" w:rsidR="004B4D34" w:rsidRDefault="004B4D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C9109B">
        <w:rPr>
          <w:b/>
          <w:noProof/>
          <w:sz w:val="24"/>
        </w:rPr>
        <w:t>3</w:t>
      </w:r>
      <w:r w:rsidR="00DB1F6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C3-</w:t>
      </w:r>
      <w:r w:rsidR="00EF2668">
        <w:rPr>
          <w:b/>
          <w:i/>
          <w:noProof/>
          <w:sz w:val="28"/>
          <w:lang w:eastAsia="ko-KR"/>
        </w:rPr>
        <w:t>24</w:t>
      </w:r>
      <w:r w:rsidR="00DB1F61">
        <w:rPr>
          <w:b/>
          <w:i/>
          <w:noProof/>
          <w:sz w:val="28"/>
          <w:lang w:eastAsia="ko-KR"/>
        </w:rPr>
        <w:t>4</w:t>
      </w:r>
      <w:r w:rsidR="007E499B">
        <w:rPr>
          <w:b/>
          <w:i/>
          <w:noProof/>
          <w:sz w:val="28"/>
          <w:lang w:eastAsia="ko-KR"/>
        </w:rPr>
        <w:t>062</w:t>
      </w:r>
      <w:bookmarkStart w:id="0" w:name="_GoBack"/>
      <w:bookmarkEnd w:id="0"/>
    </w:p>
    <w:p w14:paraId="3ACBA41A" w14:textId="77777777" w:rsidR="004B4D34" w:rsidRDefault="00DB1F61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Maastricht</w:t>
      </w:r>
      <w:r w:rsidR="002E48C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NL</w:t>
      </w:r>
      <w:r w:rsidR="004B4D3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19 - 23</w:t>
      </w:r>
      <w:r w:rsidR="0036428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August </w:t>
      </w:r>
      <w:r w:rsidR="004B4D34">
        <w:rPr>
          <w:b/>
          <w:noProof/>
          <w:sz w:val="24"/>
        </w:rPr>
        <w:t>202</w:t>
      </w:r>
      <w:r w:rsidR="00EF2668">
        <w:rPr>
          <w:b/>
          <w:noProof/>
          <w:sz w:val="24"/>
        </w:rPr>
        <w:t>4</w:t>
      </w:r>
    </w:p>
    <w:p w14:paraId="31634EF1" w14:textId="5BD6997C" w:rsidR="004B4D34" w:rsidRDefault="00CB47E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CATT</w:t>
      </w:r>
    </w:p>
    <w:p w14:paraId="49D830B1" w14:textId="00190206" w:rsidR="004B4D34" w:rsidRDefault="00CB47E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Discussion on CT aspects of eLSAPP</w:t>
      </w:r>
    </w:p>
    <w:p w14:paraId="05D0D889" w14:textId="406A98B3" w:rsidR="004B4D34" w:rsidRDefault="00CB47E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4B4D34">
        <w:rPr>
          <w:rFonts w:ascii="Arial" w:hAnsi="Arial" w:cs="Arial"/>
          <w:b/>
        </w:rPr>
        <w:t>Discussion</w:t>
      </w:r>
    </w:p>
    <w:p w14:paraId="380FB844" w14:textId="73D02485" w:rsidR="004B4D34" w:rsidRDefault="004B4D34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C7C20">
        <w:rPr>
          <w:rFonts w:ascii="Arial" w:hAnsi="Arial" w:cs="Arial"/>
          <w:b/>
        </w:rPr>
        <w:t>19.1.1</w:t>
      </w:r>
    </w:p>
    <w:p w14:paraId="4E1CE0E5" w14:textId="44A77920" w:rsidR="004B4D34" w:rsidRDefault="004B4D34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B47ED">
        <w:rPr>
          <w:rFonts w:ascii="Arial" w:hAnsi="Arial" w:cs="Arial"/>
          <w:b/>
        </w:rPr>
        <w:t>Rel-19</w:t>
      </w:r>
    </w:p>
    <w:p w14:paraId="44EC8303" w14:textId="77777777" w:rsidR="004B4D34" w:rsidRDefault="004B4D34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</w:p>
    <w:p w14:paraId="406AF16B" w14:textId="77777777" w:rsidR="004B4D34" w:rsidRDefault="004B4D34">
      <w:pPr>
        <w:pBdr>
          <w:bottom w:val="single" w:sz="4" w:space="1" w:color="auto"/>
        </w:pBdr>
        <w:rPr>
          <w:rFonts w:ascii="Arial" w:hAnsi="Arial" w:cs="Arial"/>
        </w:rPr>
      </w:pPr>
    </w:p>
    <w:p w14:paraId="756B4858" w14:textId="77777777" w:rsidR="00944162" w:rsidRPr="00F12621" w:rsidRDefault="00944162" w:rsidP="00944162">
      <w:pPr>
        <w:pStyle w:val="Heading2"/>
        <w:rPr>
          <w:b/>
        </w:rPr>
      </w:pPr>
      <w:r w:rsidRPr="00F12621">
        <w:t>1</w:t>
      </w:r>
      <w:r w:rsidRPr="00F12621">
        <w:tab/>
        <w:t>Introduction</w:t>
      </w:r>
    </w:p>
    <w:p w14:paraId="2026DBC7" w14:textId="06EBB18D" w:rsidR="00597669" w:rsidRDefault="00944162" w:rsidP="00944162">
      <w:pPr>
        <w:rPr>
          <w:lang w:val="en-US"/>
        </w:rPr>
      </w:pPr>
      <w:r>
        <w:t>In Rel-1</w:t>
      </w:r>
      <w:r w:rsidR="003B1DA7">
        <w:t>9</w:t>
      </w:r>
      <w:r>
        <w:t xml:space="preserve">, </w:t>
      </w:r>
      <w:r w:rsidR="00065F31" w:rsidRPr="00B75BFC">
        <w:rPr>
          <w:lang w:val="en-US"/>
        </w:rPr>
        <w:t>SA</w:t>
      </w:r>
      <w:r w:rsidR="00065F31">
        <w:t>6</w:t>
      </w:r>
      <w:r w:rsidR="00065F31" w:rsidRPr="00B75BFC">
        <w:rPr>
          <w:lang w:val="en-US"/>
        </w:rPr>
        <w:t xml:space="preserve"> has studied the Enhanced application layer support for location services under the study item FS_eLSAPP</w:t>
      </w:r>
      <w:r w:rsidR="00065F31">
        <w:rPr>
          <w:lang w:val="en-US"/>
        </w:rPr>
        <w:t xml:space="preserve">, </w:t>
      </w:r>
      <w:r w:rsidR="00597669">
        <w:rPr>
          <w:lang w:val="en-US"/>
        </w:rPr>
        <w:t>and the current status of this study item is 95% after SA6#62Adhoc-</w:t>
      </w:r>
      <w:r w:rsidR="00597669">
        <w:rPr>
          <w:rFonts w:hint="eastAsia"/>
          <w:lang w:val="en-US" w:eastAsia="zh-CN"/>
        </w:rPr>
        <w:t>e</w:t>
      </w:r>
      <w:r w:rsidR="00597669">
        <w:rPr>
          <w:lang w:val="en-US"/>
        </w:rPr>
        <w:t xml:space="preserve"> meeting (</w:t>
      </w:r>
      <w:r w:rsidR="00EE5166" w:rsidRPr="00EE5166">
        <w:rPr>
          <w:lang w:val="en-US"/>
        </w:rPr>
        <w:t>S6a240370</w:t>
      </w:r>
      <w:r w:rsidR="00597669">
        <w:rPr>
          <w:lang w:val="en-US"/>
        </w:rPr>
        <w:t>).</w:t>
      </w:r>
      <w:r w:rsidR="00AD0A62">
        <w:rPr>
          <w:lang w:val="en-US"/>
        </w:rPr>
        <w:t xml:space="preserve"> </w:t>
      </w:r>
      <w:r w:rsidR="001B43DA">
        <w:rPr>
          <w:lang w:val="en-US"/>
        </w:rPr>
        <w:t xml:space="preserve">All the solutions are evaluated and all the key issues are concluded. </w:t>
      </w:r>
      <w:r w:rsidR="00AD0A62">
        <w:rPr>
          <w:lang w:val="en-US"/>
        </w:rPr>
        <w:t>Solution#10</w:t>
      </w:r>
      <w:r w:rsidR="00082007">
        <w:rPr>
          <w:lang w:val="en-US"/>
        </w:rPr>
        <w:t xml:space="preserve"> </w:t>
      </w:r>
      <w:r w:rsidR="00B64166">
        <w:rPr>
          <w:lang w:val="en-US"/>
        </w:rPr>
        <w:t xml:space="preserve">may be updated during </w:t>
      </w:r>
      <w:r w:rsidR="00082007">
        <w:rPr>
          <w:lang w:val="en-US"/>
        </w:rPr>
        <w:t xml:space="preserve">the </w:t>
      </w:r>
      <w:r w:rsidR="00B64166">
        <w:rPr>
          <w:lang w:val="en-US"/>
        </w:rPr>
        <w:t>upcoming</w:t>
      </w:r>
      <w:r w:rsidR="00082007">
        <w:rPr>
          <w:lang w:val="en-US"/>
        </w:rPr>
        <w:t xml:space="preserve"> SA6 meeting</w:t>
      </w:r>
      <w:r w:rsidR="00B64166">
        <w:rPr>
          <w:lang w:val="en-US"/>
        </w:rPr>
        <w:t xml:space="preserve"> or normative phase</w:t>
      </w:r>
      <w:r w:rsidR="0049166B">
        <w:rPr>
          <w:lang w:val="en-US"/>
        </w:rPr>
        <w:t>.</w:t>
      </w:r>
    </w:p>
    <w:p w14:paraId="71A4DDFA" w14:textId="6E0B7708" w:rsidR="00944162" w:rsidRDefault="0077075F" w:rsidP="00944162">
      <w:pPr>
        <w:rPr>
          <w:iCs/>
          <w:lang w:val="en-US"/>
        </w:rPr>
      </w:pPr>
      <w:r>
        <w:rPr>
          <w:lang w:val="en-US"/>
        </w:rPr>
        <w:t>W</w:t>
      </w:r>
      <w:r w:rsidR="00065F31" w:rsidRPr="00065F31">
        <w:rPr>
          <w:iCs/>
          <w:lang w:val="en-US"/>
        </w:rPr>
        <w:t xml:space="preserve">ork item </w:t>
      </w:r>
      <w:r w:rsidR="00065F31" w:rsidRPr="00B75BFC">
        <w:rPr>
          <w:lang w:val="en-US"/>
        </w:rPr>
        <w:t>e</w:t>
      </w:r>
      <w:r w:rsidR="00065F31" w:rsidRPr="00B75BFC">
        <w:rPr>
          <w:lang w:val="en-US" w:eastAsia="zh-CN"/>
        </w:rPr>
        <w:t>LSAPP</w:t>
      </w:r>
      <w:r w:rsidR="00065F31" w:rsidRPr="00065F31">
        <w:rPr>
          <w:iCs/>
          <w:lang w:val="en-US"/>
        </w:rPr>
        <w:t xml:space="preserve"> for SA6 normative work was approved in TSG SA Meeting SP#104 (SP-</w:t>
      </w:r>
      <w:r w:rsidR="00A96609">
        <w:rPr>
          <w:iCs/>
          <w:lang w:val="en-US"/>
        </w:rPr>
        <w:t>2</w:t>
      </w:r>
      <w:r w:rsidR="00065F31" w:rsidRPr="00065F31">
        <w:rPr>
          <w:iCs/>
          <w:lang w:val="en-US"/>
        </w:rPr>
        <w:t>41005)</w:t>
      </w:r>
      <w:r w:rsidR="00065F31">
        <w:rPr>
          <w:iCs/>
          <w:lang w:val="en-US"/>
        </w:rPr>
        <w:t>.</w:t>
      </w:r>
    </w:p>
    <w:p w14:paraId="4BDBB834" w14:textId="7BFE63CB" w:rsidR="00944162" w:rsidRPr="00F12621" w:rsidRDefault="00AD3880" w:rsidP="00944162">
      <w:r>
        <w:t>This paper analyz</w:t>
      </w:r>
      <w:r w:rsidR="00944162" w:rsidRPr="00F12621">
        <w:t>es</w:t>
      </w:r>
      <w:r w:rsidR="00944162">
        <w:t xml:space="preserve"> </w:t>
      </w:r>
      <w:r w:rsidR="00CF02F3">
        <w:t xml:space="preserve">conclustions and related solutions </w:t>
      </w:r>
      <w:r w:rsidR="00944162">
        <w:t>of</w:t>
      </w:r>
      <w:r w:rsidR="00944162" w:rsidRPr="00F12621">
        <w:t xml:space="preserve"> the stage 2</w:t>
      </w:r>
      <w:r w:rsidR="00010C34">
        <w:t xml:space="preserve"> and corresponding </w:t>
      </w:r>
      <w:r w:rsidR="00944162" w:rsidRPr="00F12621">
        <w:t>impacts to CT WGs.</w:t>
      </w:r>
    </w:p>
    <w:p w14:paraId="10EE7D03" w14:textId="77777777" w:rsidR="00944162" w:rsidRPr="00F12621" w:rsidRDefault="00944162" w:rsidP="00944162">
      <w:pPr>
        <w:pStyle w:val="Heading2"/>
        <w:rPr>
          <w:b/>
        </w:rPr>
      </w:pPr>
      <w:r>
        <w:t>2</w:t>
      </w:r>
      <w:r w:rsidRPr="00F12621">
        <w:tab/>
      </w:r>
      <w:r>
        <w:t xml:space="preserve">Stage 2 </w:t>
      </w:r>
      <w:r>
        <w:rPr>
          <w:rFonts w:hint="eastAsia"/>
          <w:lang w:eastAsia="zh-CN"/>
        </w:rPr>
        <w:t>Conclusions</w:t>
      </w:r>
      <w:r>
        <w:t xml:space="preserve"> and CT WGs impacts</w:t>
      </w:r>
    </w:p>
    <w:p w14:paraId="283EA320" w14:textId="69475C5A" w:rsidR="00944162" w:rsidRPr="0077488E" w:rsidRDefault="00F6064D" w:rsidP="00944162">
      <w:pPr>
        <w:rPr>
          <w:lang w:val="fr-FR" w:eastAsia="zh-CN"/>
        </w:rPr>
      </w:pPr>
      <w:r>
        <w:rPr>
          <w:lang w:val="fr-FR" w:eastAsia="zh-CN"/>
        </w:rPr>
        <w:t xml:space="preserve">Stage 2 work is captured in </w:t>
      </w:r>
      <w:r w:rsidR="00944162">
        <w:rPr>
          <w:rFonts w:hint="eastAsia"/>
          <w:lang w:val="fr-FR" w:eastAsia="zh-CN"/>
        </w:rPr>
        <w:t>TR 23.700-7</w:t>
      </w:r>
      <w:r w:rsidR="00791678">
        <w:rPr>
          <w:lang w:val="fr-FR" w:eastAsia="zh-CN"/>
        </w:rPr>
        <w:t>2</w:t>
      </w:r>
      <w:r w:rsidR="00944162">
        <w:rPr>
          <w:rFonts w:hint="eastAsia"/>
          <w:lang w:val="fr-FR" w:eastAsia="zh-CN"/>
        </w:rPr>
        <w:t>. The following table</w:t>
      </w:r>
      <w:r w:rsidR="00944162" w:rsidRPr="0077488E">
        <w:rPr>
          <w:lang w:val="fr-FR" w:eastAsia="zh-CN"/>
        </w:rPr>
        <w:t xml:space="preserve"> </w:t>
      </w:r>
      <w:r w:rsidR="00E62083">
        <w:rPr>
          <w:lang w:val="fr-FR" w:eastAsia="zh-CN"/>
        </w:rPr>
        <w:t>summarizes</w:t>
      </w:r>
      <w:r w:rsidR="00E62083" w:rsidRPr="0077488E">
        <w:rPr>
          <w:lang w:val="fr-FR" w:eastAsia="zh-CN"/>
        </w:rPr>
        <w:t xml:space="preserve"> </w:t>
      </w:r>
      <w:r w:rsidR="00944162">
        <w:rPr>
          <w:rFonts w:hint="eastAsia"/>
          <w:lang w:val="fr-FR" w:eastAsia="zh-CN"/>
        </w:rPr>
        <w:t xml:space="preserve">the </w:t>
      </w:r>
      <w:r w:rsidR="008047D0">
        <w:rPr>
          <w:lang w:val="fr-FR" w:eastAsia="zh-CN"/>
        </w:rPr>
        <w:t>solutions</w:t>
      </w:r>
      <w:r w:rsidR="00335A5B">
        <w:rPr>
          <w:lang w:val="fr-FR" w:eastAsia="zh-CN"/>
        </w:rPr>
        <w:t xml:space="preserve"> and </w:t>
      </w:r>
      <w:r w:rsidR="000959F6">
        <w:rPr>
          <w:rFonts w:hint="eastAsia"/>
          <w:lang w:val="fr-FR" w:eastAsia="zh-CN"/>
        </w:rPr>
        <w:t>con</w:t>
      </w:r>
      <w:r w:rsidR="000959F6">
        <w:rPr>
          <w:lang w:val="fr-FR" w:eastAsia="zh-CN"/>
        </w:rPr>
        <w:t>c</w:t>
      </w:r>
      <w:r w:rsidR="000959F6">
        <w:rPr>
          <w:rFonts w:hint="eastAsia"/>
          <w:lang w:val="fr-FR" w:eastAsia="zh-CN"/>
        </w:rPr>
        <w:t xml:space="preserve">lusions </w:t>
      </w:r>
      <w:r w:rsidR="00944162">
        <w:rPr>
          <w:rFonts w:hint="eastAsia"/>
          <w:lang w:val="fr-FR" w:eastAsia="zh-CN"/>
        </w:rPr>
        <w:t>in the TR and lists corresponding impacts on CT WGs.</w:t>
      </w:r>
    </w:p>
    <w:p w14:paraId="0604BD99" w14:textId="77777777" w:rsidR="00944162" w:rsidRDefault="00944162" w:rsidP="00944162">
      <w:pPr>
        <w:rPr>
          <w:rFonts w:ascii="Arial" w:hAnsi="Arial" w:cs="Arial"/>
          <w:b/>
          <w:bCs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4225"/>
        <w:gridCol w:w="1410"/>
      </w:tblGrid>
      <w:tr w:rsidR="00944162" w:rsidRPr="00782D88" w14:paraId="7B5B0F7A" w14:textId="77777777" w:rsidTr="00C2798E">
        <w:tc>
          <w:tcPr>
            <w:tcW w:w="4219" w:type="dxa"/>
            <w:shd w:val="clear" w:color="auto" w:fill="auto"/>
          </w:tcPr>
          <w:p w14:paraId="7EEA482E" w14:textId="270252F6" w:rsidR="00944162" w:rsidRPr="004569A1" w:rsidRDefault="00944162" w:rsidP="002D2053">
            <w:pPr>
              <w:pStyle w:val="TAH"/>
              <w:spacing w:after="180"/>
              <w:rPr>
                <w:rFonts w:eastAsia="等线"/>
                <w:lang w:val="fr-FR" w:eastAsia="zh-CN"/>
              </w:rPr>
            </w:pPr>
            <w:r w:rsidRPr="004569A1">
              <w:rPr>
                <w:rFonts w:eastAsia="等线" w:hint="eastAsia"/>
                <w:lang w:val="fr-FR" w:eastAsia="zh-CN"/>
              </w:rPr>
              <w:t>C</w:t>
            </w:r>
            <w:r w:rsidRPr="004569A1">
              <w:rPr>
                <w:rFonts w:eastAsia="等线"/>
                <w:lang w:val="fr-FR" w:eastAsia="zh-CN"/>
              </w:rPr>
              <w:t xml:space="preserve">onclusions in SA2 </w:t>
            </w:r>
            <w:r w:rsidRPr="004569A1">
              <w:rPr>
                <w:rFonts w:eastAsia="等线" w:hint="eastAsia"/>
                <w:lang w:val="fr-FR" w:eastAsia="zh-CN"/>
              </w:rPr>
              <w:t xml:space="preserve">TR </w:t>
            </w:r>
            <w:r w:rsidR="00B94613">
              <w:rPr>
                <w:rFonts w:eastAsia="等线" w:hint="eastAsia"/>
                <w:lang w:val="fr-FR" w:eastAsia="zh-CN"/>
              </w:rPr>
              <w:t>23.700-7</w:t>
            </w:r>
            <w:r w:rsidR="00B94613">
              <w:rPr>
                <w:rFonts w:eastAsia="等线"/>
                <w:lang w:val="fr-FR" w:eastAsia="zh-CN"/>
              </w:rPr>
              <w:t>2</w:t>
            </w:r>
          </w:p>
        </w:tc>
        <w:tc>
          <w:tcPr>
            <w:tcW w:w="4225" w:type="dxa"/>
            <w:shd w:val="clear" w:color="auto" w:fill="auto"/>
          </w:tcPr>
          <w:p w14:paraId="7CE0165A" w14:textId="77777777" w:rsidR="00944162" w:rsidRPr="004569A1" w:rsidRDefault="00944162" w:rsidP="002D2053">
            <w:pPr>
              <w:pStyle w:val="TAH"/>
              <w:spacing w:after="180"/>
              <w:rPr>
                <w:rFonts w:eastAsia="等线"/>
                <w:lang w:val="fr-FR" w:eastAsia="zh-CN"/>
              </w:rPr>
            </w:pPr>
            <w:r w:rsidRPr="004569A1">
              <w:rPr>
                <w:rFonts w:eastAsia="等线"/>
                <w:lang w:val="fr-FR" w:eastAsia="zh-CN"/>
              </w:rPr>
              <w:t>Corre</w:t>
            </w:r>
            <w:r>
              <w:rPr>
                <w:rFonts w:eastAsia="等线" w:hint="eastAsia"/>
                <w:lang w:val="fr-FR" w:eastAsia="zh-CN"/>
              </w:rPr>
              <w:t>s</w:t>
            </w:r>
            <w:r w:rsidRPr="004569A1">
              <w:rPr>
                <w:rFonts w:eastAsia="等线"/>
                <w:lang w:val="fr-FR" w:eastAsia="zh-CN"/>
              </w:rPr>
              <w:t>ponding CT aspects</w:t>
            </w:r>
          </w:p>
        </w:tc>
        <w:tc>
          <w:tcPr>
            <w:tcW w:w="1410" w:type="dxa"/>
            <w:shd w:val="clear" w:color="auto" w:fill="auto"/>
          </w:tcPr>
          <w:p w14:paraId="468870C5" w14:textId="1A4C2646" w:rsidR="00944162" w:rsidRPr="004569A1" w:rsidRDefault="00944162" w:rsidP="006A6317">
            <w:pPr>
              <w:pStyle w:val="TAH"/>
              <w:spacing w:after="180"/>
              <w:rPr>
                <w:rFonts w:eastAsia="等线"/>
                <w:lang w:val="fr-FR" w:eastAsia="zh-CN"/>
              </w:rPr>
            </w:pPr>
            <w:r w:rsidRPr="004569A1">
              <w:rPr>
                <w:rFonts w:eastAsia="等线" w:hint="eastAsia"/>
                <w:lang w:val="fr-FR" w:eastAsia="zh-CN"/>
              </w:rPr>
              <w:t>TS/</w:t>
            </w:r>
            <w:r w:rsidRPr="004569A1">
              <w:rPr>
                <w:rFonts w:eastAsia="等线"/>
                <w:lang w:val="fr-FR" w:eastAsia="zh-CN"/>
              </w:rPr>
              <w:t xml:space="preserve">CT </w:t>
            </w:r>
            <w:r w:rsidRPr="004569A1">
              <w:rPr>
                <w:rFonts w:eastAsia="等线" w:hint="eastAsia"/>
                <w:lang w:val="fr-FR" w:eastAsia="zh-CN"/>
              </w:rPr>
              <w:t>WG(s)</w:t>
            </w:r>
          </w:p>
        </w:tc>
      </w:tr>
      <w:tr w:rsidR="00944162" w:rsidRPr="00782D88" w14:paraId="4EC8DBBC" w14:textId="77777777" w:rsidTr="00C2798E">
        <w:tc>
          <w:tcPr>
            <w:tcW w:w="4219" w:type="dxa"/>
            <w:shd w:val="clear" w:color="auto" w:fill="auto"/>
          </w:tcPr>
          <w:p w14:paraId="6F6DBA52" w14:textId="36AF1F4A" w:rsidR="00944162" w:rsidRPr="004569A1" w:rsidRDefault="00944162" w:rsidP="002D2053">
            <w:pPr>
              <w:rPr>
                <w:b/>
                <w:lang w:val="fr-FR" w:eastAsia="zh-CN"/>
              </w:rPr>
            </w:pPr>
            <w:r w:rsidRPr="004569A1">
              <w:rPr>
                <w:b/>
                <w:lang w:val="fr-FR" w:eastAsia="zh-CN"/>
              </w:rPr>
              <w:t>KI</w:t>
            </w:r>
            <w:r w:rsidRPr="004569A1">
              <w:rPr>
                <w:rFonts w:hint="eastAsia"/>
                <w:b/>
                <w:lang w:val="fr-FR" w:eastAsia="zh-CN"/>
              </w:rPr>
              <w:t>#1</w:t>
            </w:r>
            <w:r w:rsidRPr="004569A1">
              <w:rPr>
                <w:b/>
                <w:lang w:val="fr-FR" w:eastAsia="zh-CN"/>
              </w:rPr>
              <w:t>:</w:t>
            </w:r>
            <w:r w:rsidRPr="004569A1">
              <w:rPr>
                <w:rFonts w:hint="eastAsia"/>
                <w:b/>
                <w:lang w:val="fr-FR" w:eastAsia="zh-CN"/>
              </w:rPr>
              <w:t xml:space="preserve"> </w:t>
            </w:r>
            <w:r w:rsidR="003656F8" w:rsidRPr="003656F8">
              <w:rPr>
                <w:b/>
                <w:lang w:val="fr-FR" w:eastAsia="zh-CN"/>
              </w:rPr>
              <w:t>Support of Geofencing</w:t>
            </w:r>
          </w:p>
        </w:tc>
        <w:tc>
          <w:tcPr>
            <w:tcW w:w="4225" w:type="dxa"/>
            <w:shd w:val="clear" w:color="auto" w:fill="auto"/>
          </w:tcPr>
          <w:p w14:paraId="5F91D77E" w14:textId="77777777" w:rsidR="00944162" w:rsidRPr="00C629BF" w:rsidRDefault="00944162" w:rsidP="002D2053">
            <w:pPr>
              <w:pStyle w:val="B1"/>
              <w:rPr>
                <w:lang w:eastAsia="zh-CN"/>
              </w:rPr>
            </w:pPr>
          </w:p>
        </w:tc>
        <w:tc>
          <w:tcPr>
            <w:tcW w:w="1410" w:type="dxa"/>
            <w:shd w:val="clear" w:color="auto" w:fill="auto"/>
          </w:tcPr>
          <w:p w14:paraId="7904F8C7" w14:textId="77777777" w:rsidR="00944162" w:rsidRPr="004569A1" w:rsidRDefault="00944162" w:rsidP="002D2053">
            <w:pPr>
              <w:rPr>
                <w:lang w:val="fr-FR" w:eastAsia="zh-CN"/>
              </w:rPr>
            </w:pPr>
          </w:p>
        </w:tc>
      </w:tr>
      <w:tr w:rsidR="00944162" w:rsidRPr="00782D88" w14:paraId="6079BADD" w14:textId="77777777" w:rsidTr="00C2798E">
        <w:tc>
          <w:tcPr>
            <w:tcW w:w="4219" w:type="dxa"/>
            <w:shd w:val="clear" w:color="auto" w:fill="auto"/>
          </w:tcPr>
          <w:p w14:paraId="086758D3" w14:textId="30047864" w:rsidR="00F7734E" w:rsidRDefault="0013626E" w:rsidP="002D2053">
            <w:pPr>
              <w:rPr>
                <w:lang w:eastAsia="zh-CN"/>
              </w:rPr>
            </w:pPr>
            <w:r w:rsidRPr="00BC0A5D">
              <w:rPr>
                <w:b/>
                <w:lang w:val="en-US" w:eastAsia="zh-CN"/>
              </w:rPr>
              <w:t xml:space="preserve">Conclusion: </w:t>
            </w:r>
            <w:r w:rsidR="00F7734E" w:rsidRPr="00510AC3">
              <w:rPr>
                <w:lang w:val="en-US" w:eastAsia="zh-CN"/>
              </w:rPr>
              <w:t xml:space="preserve">Solution #2 </w:t>
            </w:r>
            <w:r w:rsidR="00F7734E">
              <w:rPr>
                <w:lang w:val="en-US" w:eastAsia="zh-CN"/>
              </w:rPr>
              <w:t xml:space="preserve">and Solution#4 </w:t>
            </w:r>
            <w:r w:rsidR="00F7734E" w:rsidRPr="00510AC3">
              <w:rPr>
                <w:lang w:val="en-US" w:eastAsia="zh-CN"/>
              </w:rPr>
              <w:t>can be considered in the norma</w:t>
            </w:r>
            <w:r w:rsidR="00F7734E">
              <w:rPr>
                <w:lang w:val="en-US" w:eastAsia="zh-CN"/>
              </w:rPr>
              <w:t>tive work.</w:t>
            </w:r>
          </w:p>
          <w:p w14:paraId="2E5F5D4C" w14:textId="31A7AB67" w:rsidR="003E2CC2" w:rsidRDefault="003E2CC2" w:rsidP="002D2053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Sol#2, </w:t>
            </w:r>
            <w:r w:rsidRPr="00AD388E">
              <w:rPr>
                <w:rFonts w:hint="eastAsia"/>
                <w:lang w:val="en-US" w:eastAsia="zh-CN"/>
              </w:rPr>
              <w:t xml:space="preserve">Application enabled </w:t>
            </w:r>
            <w:r w:rsidRPr="00AC643D">
              <w:rPr>
                <w:rFonts w:hint="eastAsia"/>
                <w:lang w:val="en-US" w:eastAsia="zh-CN"/>
              </w:rPr>
              <w:t>Geofencing</w:t>
            </w:r>
          </w:p>
          <w:p w14:paraId="5564FFDF" w14:textId="2B11E34F" w:rsidR="00CC4E7B" w:rsidRDefault="00CC4E7B" w:rsidP="00944162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ind w:left="87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Define "</w:t>
            </w:r>
            <w:r>
              <w:rPr>
                <w:rFonts w:hint="eastAsia"/>
                <w:lang w:eastAsia="zh-CN"/>
              </w:rPr>
              <w:t xml:space="preserve">Geofencing </w:t>
            </w:r>
            <w:r w:rsidRPr="004271E7">
              <w:rPr>
                <w:rFonts w:hint="eastAsia"/>
                <w:lang w:eastAsia="zh-CN"/>
              </w:rPr>
              <w:t>subscription/</w:t>
            </w:r>
            <w:r w:rsidRPr="004271E7">
              <w:rPr>
                <w:lang w:eastAsia="zh-CN"/>
              </w:rPr>
              <w:t>unsubscribe</w:t>
            </w:r>
            <w:r w:rsidRPr="004271E7">
              <w:rPr>
                <w:rFonts w:hint="eastAsia"/>
                <w:lang w:eastAsia="zh-CN"/>
              </w:rPr>
              <w:t xml:space="preserve"> request</w:t>
            </w:r>
            <w:r>
              <w:rPr>
                <w:lang w:eastAsia="zh-CN"/>
              </w:rPr>
              <w:t>"</w:t>
            </w:r>
            <w:r w:rsidRPr="00E71C8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procedure by reusing and enhancing existing "</w:t>
            </w:r>
            <w:r w:rsidRPr="008F5FCD">
              <w:rPr>
                <w:lang w:eastAsia="zh-CN"/>
              </w:rPr>
              <w:t>Location area monitoring information</w:t>
            </w:r>
            <w:r>
              <w:rPr>
                <w:lang w:eastAsia="zh-CN"/>
              </w:rPr>
              <w:t>"</w:t>
            </w:r>
            <w:r w:rsidRPr="008F5FCD">
              <w:rPr>
                <w:lang w:eastAsia="zh-CN"/>
              </w:rPr>
              <w:t xml:space="preserve"> procedure</w:t>
            </w:r>
            <w:r>
              <w:rPr>
                <w:lang w:eastAsia="zh-CN"/>
              </w:rPr>
              <w:t>.</w:t>
            </w:r>
          </w:p>
          <w:p w14:paraId="1A4BB0DF" w14:textId="02B6B0C4" w:rsidR="00944162" w:rsidRPr="00E71C85" w:rsidRDefault="00CC4E7B" w:rsidP="00944162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ind w:left="87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Define "</w:t>
            </w:r>
            <w:r w:rsidRPr="009323D0">
              <w:rPr>
                <w:rFonts w:hint="eastAsia"/>
                <w:szCs w:val="24"/>
              </w:rPr>
              <w:t xml:space="preserve">Geofencing </w:t>
            </w:r>
            <w:r w:rsidRPr="009323D0">
              <w:rPr>
                <w:szCs w:val="24"/>
              </w:rPr>
              <w:t>UE(s) Information</w:t>
            </w:r>
            <w:r w:rsidRPr="009323D0">
              <w:rPr>
                <w:rFonts w:hint="eastAsia"/>
                <w:szCs w:val="24"/>
              </w:rPr>
              <w:t xml:space="preserve"> request</w:t>
            </w:r>
            <w:r w:rsidRPr="009323D0">
              <w:rPr>
                <w:szCs w:val="24"/>
              </w:rPr>
              <w:t>/response</w:t>
            </w:r>
            <w:r>
              <w:rPr>
                <w:szCs w:val="24"/>
              </w:rPr>
              <w:t>" procedure by reusing and enhancing existing "</w:t>
            </w:r>
            <w:r w:rsidRPr="008F5FCD">
              <w:rPr>
                <w:lang w:eastAsia="zh-CN"/>
              </w:rPr>
              <w:t>Obtaining UE(s) information at a location</w:t>
            </w:r>
            <w:r>
              <w:rPr>
                <w:lang w:eastAsia="zh-CN"/>
              </w:rPr>
              <w:t>" procedure.</w:t>
            </w:r>
          </w:p>
          <w:p w14:paraId="0AE42C7E" w14:textId="3DBA782B" w:rsidR="00CB47FA" w:rsidRDefault="00CB47FA" w:rsidP="00CB47FA">
            <w:pPr>
              <w:rPr>
                <w:lang w:eastAsia="zh-CN"/>
              </w:rPr>
            </w:pPr>
            <w:r>
              <w:rPr>
                <w:lang w:eastAsia="zh-CN"/>
              </w:rPr>
              <w:t>Sol#</w:t>
            </w:r>
            <w:r w:rsidR="00EE0725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, </w:t>
            </w:r>
            <w:r w:rsidR="00415FB0">
              <w:rPr>
                <w:lang w:val="en-US"/>
              </w:rPr>
              <w:t>Support dynamic Geofencing</w:t>
            </w:r>
          </w:p>
          <w:p w14:paraId="1A620949" w14:textId="66960C89" w:rsidR="00944162" w:rsidRPr="004569A1" w:rsidRDefault="00CB47FA" w:rsidP="002C1FA0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ind w:left="87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Define "</w:t>
            </w:r>
            <w:r w:rsidR="004A628B">
              <w:rPr>
                <w:lang w:eastAsia="zh-CN"/>
              </w:rPr>
              <w:t xml:space="preserve">Dynamic Geofencing support </w:t>
            </w:r>
            <w:r>
              <w:rPr>
                <w:lang w:eastAsia="zh-CN"/>
              </w:rPr>
              <w:t>"</w:t>
            </w:r>
            <w:r w:rsidRPr="00E71C8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procedure by reusing and enhancing existing "</w:t>
            </w:r>
            <w:r w:rsidR="004A628B" w:rsidRPr="005851A9">
              <w:rPr>
                <w:rFonts w:eastAsia="Malgun Gothic"/>
              </w:rPr>
              <w:t>Monitoring Location Deviation</w:t>
            </w:r>
            <w:r>
              <w:rPr>
                <w:lang w:eastAsia="zh-CN"/>
              </w:rPr>
              <w:t>"</w:t>
            </w:r>
            <w:r w:rsidRPr="008F5FCD">
              <w:rPr>
                <w:lang w:eastAsia="zh-CN"/>
              </w:rPr>
              <w:t xml:space="preserve"> procedure</w:t>
            </w:r>
            <w:r>
              <w:rPr>
                <w:lang w:eastAsia="zh-CN"/>
              </w:rPr>
              <w:t>.</w:t>
            </w:r>
          </w:p>
        </w:tc>
        <w:tc>
          <w:tcPr>
            <w:tcW w:w="4225" w:type="dxa"/>
            <w:shd w:val="clear" w:color="auto" w:fill="auto"/>
          </w:tcPr>
          <w:p w14:paraId="3E0AEA0B" w14:textId="77777777" w:rsidR="00944162" w:rsidRPr="00A07996" w:rsidRDefault="00944162" w:rsidP="00260B56">
            <w:pPr>
              <w:spacing w:after="0"/>
              <w:rPr>
                <w:lang w:val="fr-FR" w:eastAsia="zh-CN"/>
              </w:rPr>
            </w:pPr>
          </w:p>
          <w:p w14:paraId="32083DBC" w14:textId="77777777" w:rsidR="0001017E" w:rsidRDefault="0001017E" w:rsidP="00260B56">
            <w:pPr>
              <w:spacing w:after="0"/>
              <w:rPr>
                <w:lang w:val="fr-FR" w:eastAsia="zh-CN"/>
              </w:rPr>
            </w:pPr>
          </w:p>
          <w:p w14:paraId="1D5B1C4E" w14:textId="77777777" w:rsidR="00481EFE" w:rsidRDefault="00481EFE" w:rsidP="00260B56">
            <w:pPr>
              <w:spacing w:after="0"/>
              <w:rPr>
                <w:lang w:val="fr-FR" w:eastAsia="zh-CN"/>
              </w:rPr>
            </w:pPr>
          </w:p>
          <w:p w14:paraId="6B7D2B03" w14:textId="77777777" w:rsidR="00481EFE" w:rsidRDefault="00481EFE" w:rsidP="00260B56">
            <w:pPr>
              <w:spacing w:after="0"/>
              <w:rPr>
                <w:lang w:val="fr-FR" w:eastAsia="zh-CN"/>
              </w:rPr>
            </w:pPr>
          </w:p>
          <w:p w14:paraId="43C18E80" w14:textId="16E85E7A" w:rsidR="00944162" w:rsidRPr="00A07996" w:rsidRDefault="00CC4E7B" w:rsidP="00260B56">
            <w:pPr>
              <w:spacing w:after="0"/>
              <w:rPr>
                <w:lang w:val="fr-FR" w:eastAsia="zh-CN"/>
              </w:rPr>
            </w:pPr>
            <w:r w:rsidRPr="00A07996">
              <w:rPr>
                <w:lang w:val="fr-FR" w:eastAsia="zh-CN"/>
              </w:rPr>
              <w:t>Enhance SS_LocationMonitoring (SS_Events) API.</w:t>
            </w:r>
          </w:p>
          <w:p w14:paraId="73848A8E" w14:textId="2B01CE67" w:rsidR="00944162" w:rsidRDefault="00944162" w:rsidP="00260B56">
            <w:pPr>
              <w:spacing w:after="0"/>
              <w:rPr>
                <w:lang w:val="fr-FR" w:eastAsia="zh-CN"/>
              </w:rPr>
            </w:pPr>
          </w:p>
          <w:p w14:paraId="7F582194" w14:textId="679994E1" w:rsidR="00260B56" w:rsidRDefault="00260B56" w:rsidP="00260B56">
            <w:pPr>
              <w:spacing w:after="0"/>
              <w:rPr>
                <w:lang w:val="fr-FR" w:eastAsia="zh-CN"/>
              </w:rPr>
            </w:pPr>
          </w:p>
          <w:p w14:paraId="09F160F8" w14:textId="5CBFC343" w:rsidR="00260B56" w:rsidRDefault="00260B56" w:rsidP="00260B56">
            <w:pPr>
              <w:spacing w:after="0"/>
              <w:rPr>
                <w:lang w:val="fr-FR" w:eastAsia="zh-CN"/>
              </w:rPr>
            </w:pPr>
          </w:p>
          <w:p w14:paraId="689D6126" w14:textId="77777777" w:rsidR="0001017E" w:rsidRDefault="0001017E" w:rsidP="00260B56">
            <w:pPr>
              <w:spacing w:after="0"/>
              <w:rPr>
                <w:lang w:val="fr-FR" w:eastAsia="zh-CN"/>
              </w:rPr>
            </w:pPr>
          </w:p>
          <w:p w14:paraId="0F3E952D" w14:textId="77777777" w:rsidR="00CC4E7B" w:rsidRDefault="00CC4E7B" w:rsidP="00260B56">
            <w:pPr>
              <w:spacing w:after="0"/>
              <w:rPr>
                <w:lang w:val="fr-FR" w:eastAsia="zh-CN"/>
              </w:rPr>
            </w:pPr>
            <w:r w:rsidRPr="00A07996">
              <w:rPr>
                <w:lang w:val="fr-FR" w:eastAsia="zh-CN"/>
              </w:rPr>
              <w:t>Enhance SS_LocationAreaInfoRetrieval</w:t>
            </w:r>
            <w:r>
              <w:rPr>
                <w:lang w:val="fr-FR" w:eastAsia="zh-CN"/>
              </w:rPr>
              <w:t xml:space="preserve"> API.</w:t>
            </w:r>
          </w:p>
          <w:p w14:paraId="23636B90" w14:textId="77777777" w:rsidR="004A628B" w:rsidRDefault="004A628B" w:rsidP="00260B56">
            <w:pPr>
              <w:spacing w:after="0"/>
              <w:rPr>
                <w:lang w:val="fr-FR" w:eastAsia="zh-CN"/>
              </w:rPr>
            </w:pPr>
          </w:p>
          <w:p w14:paraId="7AB37026" w14:textId="77777777" w:rsidR="004A628B" w:rsidRDefault="004A628B" w:rsidP="00260B56">
            <w:pPr>
              <w:spacing w:after="0"/>
              <w:rPr>
                <w:lang w:val="fr-FR" w:eastAsia="zh-CN"/>
              </w:rPr>
            </w:pPr>
          </w:p>
          <w:p w14:paraId="22A7AA88" w14:textId="77777777" w:rsidR="004A628B" w:rsidRDefault="004A628B" w:rsidP="00260B56">
            <w:pPr>
              <w:spacing w:after="0"/>
              <w:rPr>
                <w:lang w:val="fr-FR" w:eastAsia="zh-CN"/>
              </w:rPr>
            </w:pPr>
          </w:p>
          <w:p w14:paraId="14DFA68A" w14:textId="77777777" w:rsidR="004A628B" w:rsidRDefault="004A628B" w:rsidP="00260B56">
            <w:pPr>
              <w:spacing w:after="0"/>
              <w:rPr>
                <w:lang w:val="fr-FR" w:eastAsia="zh-CN"/>
              </w:rPr>
            </w:pPr>
          </w:p>
          <w:p w14:paraId="5E4BA54D" w14:textId="77777777" w:rsidR="004A628B" w:rsidRDefault="004A628B" w:rsidP="00260B56">
            <w:pPr>
              <w:spacing w:after="0"/>
              <w:rPr>
                <w:lang w:val="fr-FR" w:eastAsia="zh-CN"/>
              </w:rPr>
            </w:pPr>
          </w:p>
          <w:p w14:paraId="081628F6" w14:textId="77777777" w:rsidR="004A628B" w:rsidRDefault="004A628B" w:rsidP="00260B56">
            <w:pPr>
              <w:spacing w:after="0"/>
              <w:rPr>
                <w:lang w:val="fr-FR" w:eastAsia="zh-CN"/>
              </w:rPr>
            </w:pPr>
          </w:p>
          <w:p w14:paraId="2DEDDE5D" w14:textId="77777777" w:rsidR="004A628B" w:rsidRDefault="004A628B" w:rsidP="00260B56">
            <w:pPr>
              <w:spacing w:after="0"/>
              <w:rPr>
                <w:lang w:val="fr-FR" w:eastAsia="zh-CN"/>
              </w:rPr>
            </w:pPr>
          </w:p>
          <w:p w14:paraId="4CACAB02" w14:textId="081C20CD" w:rsidR="004A628B" w:rsidRPr="004A628B" w:rsidRDefault="004A628B" w:rsidP="004A628B">
            <w:pPr>
              <w:spacing w:after="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En</w:t>
            </w:r>
            <w:r>
              <w:rPr>
                <w:lang w:val="fr-FR" w:eastAsia="zh-CN"/>
              </w:rPr>
              <w:t xml:space="preserve">hance </w:t>
            </w:r>
            <w:r w:rsidRPr="004A628B">
              <w:rPr>
                <w:lang w:val="fr-FR" w:eastAsia="zh-CN"/>
              </w:rPr>
              <w:t xml:space="preserve">SS_LocationMonitoring </w:t>
            </w:r>
            <w:r>
              <w:rPr>
                <w:lang w:val="fr-FR" w:eastAsia="zh-CN"/>
              </w:rPr>
              <w:t>(</w:t>
            </w:r>
            <w:r w:rsidRPr="004A628B">
              <w:rPr>
                <w:lang w:val="fr-FR" w:eastAsia="zh-CN"/>
              </w:rPr>
              <w:t>SS_Events</w:t>
            </w:r>
            <w:r>
              <w:rPr>
                <w:lang w:val="fr-FR" w:eastAsia="zh-CN"/>
              </w:rPr>
              <w:t>) API.</w:t>
            </w:r>
          </w:p>
          <w:p w14:paraId="23BCD4D7" w14:textId="528203A9" w:rsidR="004A628B" w:rsidRPr="004569A1" w:rsidRDefault="004A628B" w:rsidP="004A628B">
            <w:pPr>
              <w:spacing w:after="0"/>
              <w:rPr>
                <w:lang w:val="fr-FR" w:eastAsia="zh-CN"/>
              </w:rPr>
            </w:pPr>
          </w:p>
        </w:tc>
        <w:tc>
          <w:tcPr>
            <w:tcW w:w="1410" w:type="dxa"/>
            <w:shd w:val="clear" w:color="auto" w:fill="auto"/>
          </w:tcPr>
          <w:p w14:paraId="1E3DF37B" w14:textId="77777777" w:rsidR="00944162" w:rsidRDefault="00944162" w:rsidP="00260B56">
            <w:pPr>
              <w:spacing w:after="0"/>
              <w:rPr>
                <w:lang w:val="fr-FR" w:eastAsia="zh-CN"/>
              </w:rPr>
            </w:pPr>
          </w:p>
          <w:p w14:paraId="37F71FA5" w14:textId="77777777" w:rsidR="00481EFE" w:rsidRDefault="00481EFE" w:rsidP="00260B56">
            <w:pPr>
              <w:spacing w:after="0"/>
              <w:rPr>
                <w:lang w:val="fr-FR" w:eastAsia="zh-CN"/>
              </w:rPr>
            </w:pPr>
          </w:p>
          <w:p w14:paraId="656A181B" w14:textId="77777777" w:rsidR="00481EFE" w:rsidRDefault="00481EFE" w:rsidP="00260B56">
            <w:pPr>
              <w:spacing w:after="0"/>
              <w:rPr>
                <w:lang w:val="fr-FR" w:eastAsia="zh-CN"/>
              </w:rPr>
            </w:pPr>
          </w:p>
          <w:p w14:paraId="61CDAA77" w14:textId="77777777" w:rsidR="00481EFE" w:rsidRDefault="00481EFE" w:rsidP="00260B56">
            <w:pPr>
              <w:spacing w:after="0"/>
              <w:rPr>
                <w:lang w:val="fr-FR" w:eastAsia="zh-CN"/>
              </w:rPr>
            </w:pPr>
          </w:p>
          <w:p w14:paraId="6246CF6E" w14:textId="70A76B56" w:rsidR="000E40AF" w:rsidRDefault="00944162" w:rsidP="00260B56">
            <w:pPr>
              <w:spacing w:after="0"/>
              <w:rPr>
                <w:lang w:val="fr-FR" w:eastAsia="zh-CN"/>
              </w:rPr>
            </w:pPr>
            <w:r w:rsidRPr="004569A1">
              <w:rPr>
                <w:rFonts w:hint="eastAsia"/>
                <w:lang w:val="fr-FR" w:eastAsia="zh-CN"/>
              </w:rPr>
              <w:t>29.5</w:t>
            </w:r>
            <w:r w:rsidR="004D7F65">
              <w:rPr>
                <w:lang w:val="fr-FR" w:eastAsia="zh-CN"/>
              </w:rPr>
              <w:t>49</w:t>
            </w:r>
            <w:r w:rsidRPr="004569A1">
              <w:rPr>
                <w:rFonts w:hint="eastAsia"/>
                <w:lang w:val="fr-FR" w:eastAsia="zh-CN"/>
              </w:rPr>
              <w:t>, CT</w:t>
            </w:r>
            <w:r w:rsidR="004D7F65">
              <w:rPr>
                <w:lang w:val="fr-FR" w:eastAsia="zh-CN"/>
              </w:rPr>
              <w:t>3</w:t>
            </w:r>
          </w:p>
          <w:p w14:paraId="55D8189E" w14:textId="75BB6BB6" w:rsidR="000E40AF" w:rsidRDefault="000E40AF" w:rsidP="00260B56">
            <w:pPr>
              <w:spacing w:after="0"/>
              <w:rPr>
                <w:lang w:val="fr-FR" w:eastAsia="zh-CN"/>
              </w:rPr>
            </w:pPr>
          </w:p>
          <w:p w14:paraId="32201390" w14:textId="5D806339" w:rsidR="000E40AF" w:rsidRDefault="000E40AF" w:rsidP="00260B56">
            <w:pPr>
              <w:spacing w:after="0"/>
              <w:rPr>
                <w:lang w:val="fr-FR" w:eastAsia="zh-CN"/>
              </w:rPr>
            </w:pPr>
          </w:p>
          <w:p w14:paraId="216B698F" w14:textId="5739D0D8" w:rsidR="000E40AF" w:rsidRDefault="000E40AF" w:rsidP="00260B56">
            <w:pPr>
              <w:spacing w:after="0"/>
              <w:rPr>
                <w:lang w:val="fr-FR" w:eastAsia="zh-CN"/>
              </w:rPr>
            </w:pPr>
          </w:p>
          <w:p w14:paraId="600DBFEA" w14:textId="1F73D0B3" w:rsidR="00260B56" w:rsidRDefault="00260B56" w:rsidP="00260B56">
            <w:pPr>
              <w:spacing w:after="0"/>
              <w:rPr>
                <w:lang w:val="fr-FR" w:eastAsia="zh-CN"/>
              </w:rPr>
            </w:pPr>
          </w:p>
          <w:p w14:paraId="00F69B92" w14:textId="77777777" w:rsidR="00260B56" w:rsidRDefault="00260B56" w:rsidP="00260B56">
            <w:pPr>
              <w:spacing w:after="0"/>
              <w:rPr>
                <w:lang w:val="fr-FR" w:eastAsia="zh-CN"/>
              </w:rPr>
            </w:pPr>
          </w:p>
          <w:p w14:paraId="618C82A7" w14:textId="77777777" w:rsidR="00493709" w:rsidRDefault="000E40AF" w:rsidP="00260B56">
            <w:pPr>
              <w:spacing w:after="0"/>
              <w:rPr>
                <w:lang w:val="fr-FR" w:eastAsia="zh-CN"/>
              </w:rPr>
            </w:pPr>
            <w:r>
              <w:rPr>
                <w:lang w:val="fr-FR" w:eastAsia="zh-CN"/>
              </w:rPr>
              <w:t>29</w:t>
            </w:r>
            <w:r>
              <w:rPr>
                <w:rFonts w:hint="eastAsia"/>
                <w:lang w:val="fr-FR" w:eastAsia="zh-CN"/>
              </w:rPr>
              <w:t>.</w:t>
            </w:r>
            <w:r>
              <w:rPr>
                <w:lang w:val="fr-FR" w:eastAsia="zh-CN"/>
              </w:rPr>
              <w:t>549, CT3</w:t>
            </w:r>
          </w:p>
          <w:p w14:paraId="5C7CAD26" w14:textId="77777777" w:rsidR="004A628B" w:rsidRDefault="004A628B" w:rsidP="00260B56">
            <w:pPr>
              <w:spacing w:after="0"/>
              <w:rPr>
                <w:lang w:val="fr-FR" w:eastAsia="zh-CN"/>
              </w:rPr>
            </w:pPr>
          </w:p>
          <w:p w14:paraId="493FA08E" w14:textId="77777777" w:rsidR="004A628B" w:rsidRDefault="004A628B" w:rsidP="00260B56">
            <w:pPr>
              <w:spacing w:after="0"/>
              <w:rPr>
                <w:lang w:val="fr-FR" w:eastAsia="zh-CN"/>
              </w:rPr>
            </w:pPr>
          </w:p>
          <w:p w14:paraId="1ABE1C73" w14:textId="77777777" w:rsidR="004A628B" w:rsidRDefault="004A628B" w:rsidP="00260B56">
            <w:pPr>
              <w:spacing w:after="0"/>
              <w:rPr>
                <w:lang w:val="fr-FR" w:eastAsia="zh-CN"/>
              </w:rPr>
            </w:pPr>
          </w:p>
          <w:p w14:paraId="720C4ED9" w14:textId="77777777" w:rsidR="004A628B" w:rsidRDefault="004A628B" w:rsidP="00260B56">
            <w:pPr>
              <w:spacing w:after="0"/>
              <w:rPr>
                <w:lang w:val="fr-FR" w:eastAsia="zh-CN"/>
              </w:rPr>
            </w:pPr>
          </w:p>
          <w:p w14:paraId="420C5B4B" w14:textId="77777777" w:rsidR="004A628B" w:rsidRDefault="004A628B" w:rsidP="00260B56">
            <w:pPr>
              <w:spacing w:after="0"/>
              <w:rPr>
                <w:lang w:val="fr-FR" w:eastAsia="zh-CN"/>
              </w:rPr>
            </w:pPr>
          </w:p>
          <w:p w14:paraId="3196B276" w14:textId="77777777" w:rsidR="004A628B" w:rsidRDefault="004A628B" w:rsidP="00260B56">
            <w:pPr>
              <w:spacing w:after="0"/>
              <w:rPr>
                <w:lang w:val="fr-FR" w:eastAsia="zh-CN"/>
              </w:rPr>
            </w:pPr>
          </w:p>
          <w:p w14:paraId="032A2CF1" w14:textId="77777777" w:rsidR="004A628B" w:rsidRDefault="004A628B" w:rsidP="00260B56">
            <w:pPr>
              <w:spacing w:after="0"/>
              <w:rPr>
                <w:lang w:val="fr-FR" w:eastAsia="zh-CN"/>
              </w:rPr>
            </w:pPr>
          </w:p>
          <w:p w14:paraId="668D9428" w14:textId="17B39615" w:rsidR="004A628B" w:rsidRPr="004569A1" w:rsidRDefault="004A628B" w:rsidP="00260B56">
            <w:pPr>
              <w:spacing w:after="0"/>
              <w:rPr>
                <w:lang w:val="fr-FR" w:eastAsia="zh-CN"/>
              </w:rPr>
            </w:pPr>
            <w:r>
              <w:rPr>
                <w:lang w:val="fr-FR" w:eastAsia="zh-CN"/>
              </w:rPr>
              <w:t>29</w:t>
            </w:r>
            <w:r>
              <w:rPr>
                <w:rFonts w:hint="eastAsia"/>
                <w:lang w:val="fr-FR" w:eastAsia="zh-CN"/>
              </w:rPr>
              <w:t>.</w:t>
            </w:r>
            <w:r>
              <w:rPr>
                <w:lang w:val="fr-FR" w:eastAsia="zh-CN"/>
              </w:rPr>
              <w:t>549, CT3</w:t>
            </w:r>
          </w:p>
        </w:tc>
      </w:tr>
      <w:tr w:rsidR="00944162" w:rsidRPr="00782D88" w14:paraId="7E9D986F" w14:textId="77777777" w:rsidTr="00C2798E">
        <w:tc>
          <w:tcPr>
            <w:tcW w:w="4219" w:type="dxa"/>
            <w:shd w:val="clear" w:color="auto" w:fill="auto"/>
          </w:tcPr>
          <w:p w14:paraId="3902A58C" w14:textId="6FA21DEA" w:rsidR="00944162" w:rsidRPr="004569A1" w:rsidRDefault="00944162" w:rsidP="00AF7D93">
            <w:pPr>
              <w:rPr>
                <w:lang w:eastAsia="zh-CN"/>
              </w:rPr>
            </w:pPr>
            <w:r w:rsidRPr="004569A1">
              <w:rPr>
                <w:b/>
                <w:lang w:val="fr-FR" w:eastAsia="zh-CN"/>
              </w:rPr>
              <w:t>KI</w:t>
            </w:r>
            <w:r w:rsidR="00D47D40">
              <w:rPr>
                <w:rFonts w:hint="eastAsia"/>
                <w:b/>
                <w:lang w:val="fr-FR" w:eastAsia="zh-CN"/>
              </w:rPr>
              <w:t>#</w:t>
            </w:r>
            <w:r w:rsidR="00AF7D93">
              <w:rPr>
                <w:b/>
                <w:lang w:val="fr-FR" w:eastAsia="zh-CN"/>
              </w:rPr>
              <w:t>2</w:t>
            </w:r>
            <w:r w:rsidRPr="004569A1">
              <w:rPr>
                <w:b/>
                <w:lang w:val="fr-FR" w:eastAsia="zh-CN"/>
              </w:rPr>
              <w:t>:</w:t>
            </w:r>
            <w:r w:rsidR="00BD6F8A">
              <w:rPr>
                <w:b/>
                <w:lang w:val="fr-FR" w:eastAsia="zh-CN"/>
              </w:rPr>
              <w:t xml:space="preserve"> </w:t>
            </w:r>
            <w:r w:rsidR="003656F8" w:rsidRPr="003656F8">
              <w:rPr>
                <w:b/>
                <w:lang w:val="fr-FR" w:eastAsia="zh-CN"/>
              </w:rPr>
              <w:t xml:space="preserve">Support of history tracing request or </w:t>
            </w:r>
            <w:r w:rsidR="003656F8" w:rsidRPr="003656F8">
              <w:rPr>
                <w:b/>
                <w:lang w:val="fr-FR" w:eastAsia="zh-CN"/>
              </w:rPr>
              <w:lastRenderedPageBreak/>
              <w:t>playback</w:t>
            </w:r>
          </w:p>
        </w:tc>
        <w:tc>
          <w:tcPr>
            <w:tcW w:w="4225" w:type="dxa"/>
            <w:shd w:val="clear" w:color="auto" w:fill="auto"/>
          </w:tcPr>
          <w:p w14:paraId="3595CFF7" w14:textId="77777777" w:rsidR="00944162" w:rsidRPr="004569A1" w:rsidRDefault="00944162" w:rsidP="002D2053">
            <w:pPr>
              <w:rPr>
                <w:lang w:val="fr-FR" w:eastAsia="zh-CN"/>
              </w:rPr>
            </w:pPr>
          </w:p>
        </w:tc>
        <w:tc>
          <w:tcPr>
            <w:tcW w:w="1410" w:type="dxa"/>
            <w:shd w:val="clear" w:color="auto" w:fill="auto"/>
          </w:tcPr>
          <w:p w14:paraId="4F5803FB" w14:textId="77777777" w:rsidR="00944162" w:rsidRPr="004569A1" w:rsidRDefault="00944162" w:rsidP="00963701">
            <w:pPr>
              <w:spacing w:after="0"/>
              <w:rPr>
                <w:lang w:val="fr-FR" w:eastAsia="zh-CN"/>
              </w:rPr>
            </w:pPr>
          </w:p>
        </w:tc>
      </w:tr>
      <w:tr w:rsidR="00944162" w:rsidRPr="00782D88" w14:paraId="450439EA" w14:textId="77777777" w:rsidTr="00C2798E">
        <w:tc>
          <w:tcPr>
            <w:tcW w:w="4219" w:type="dxa"/>
            <w:shd w:val="clear" w:color="auto" w:fill="auto"/>
          </w:tcPr>
          <w:p w14:paraId="2229835A" w14:textId="2A3FD4F7" w:rsidR="00EA4A05" w:rsidRDefault="00BC0A5D" w:rsidP="002C1FA0">
            <w:pPr>
              <w:rPr>
                <w:lang w:eastAsia="zh-CN"/>
              </w:rPr>
            </w:pPr>
            <w:r w:rsidRPr="00BC0A5D">
              <w:rPr>
                <w:b/>
                <w:lang w:val="en-US" w:eastAsia="zh-CN"/>
              </w:rPr>
              <w:t xml:space="preserve">Conclusion: </w:t>
            </w:r>
            <w:r w:rsidR="00EA4A05">
              <w:rPr>
                <w:noProof/>
                <w:lang w:val="en-US"/>
              </w:rPr>
              <w:t>Solution</w:t>
            </w:r>
            <w:r w:rsidR="00EA4A05">
              <w:rPr>
                <w:rFonts w:hint="eastAsia"/>
                <w:noProof/>
                <w:lang w:val="en-US" w:eastAsia="zh-CN"/>
              </w:rPr>
              <w:t xml:space="preserve"> </w:t>
            </w:r>
            <w:r w:rsidR="00EA4A05">
              <w:rPr>
                <w:noProof/>
                <w:lang w:val="en-US"/>
              </w:rPr>
              <w:t>#</w:t>
            </w:r>
            <w:r w:rsidR="00EA4A05" w:rsidRPr="00127090">
              <w:rPr>
                <w:rFonts w:hint="eastAsia"/>
                <w:noProof/>
                <w:lang w:val="en-US" w:eastAsia="zh-CN"/>
              </w:rPr>
              <w:t>3</w:t>
            </w:r>
            <w:r w:rsidR="00EA4A05" w:rsidRPr="0055260A">
              <w:rPr>
                <w:rFonts w:hint="eastAsia"/>
                <w:lang w:val="en-US" w:eastAsia="zh-CN"/>
              </w:rPr>
              <w:t xml:space="preserve"> </w:t>
            </w:r>
            <w:r w:rsidR="00EA4A05">
              <w:rPr>
                <w:noProof/>
                <w:lang w:val="en-US"/>
              </w:rPr>
              <w:t>can be considered in the normative work</w:t>
            </w:r>
            <w:r w:rsidR="00EA4A05">
              <w:rPr>
                <w:rFonts w:hint="eastAsia"/>
                <w:noProof/>
                <w:lang w:val="en-US" w:eastAsia="zh-CN"/>
              </w:rPr>
              <w:t>.</w:t>
            </w:r>
            <w:r w:rsidR="00EA4A05" w:rsidRPr="00127090">
              <w:rPr>
                <w:rFonts w:hint="eastAsia"/>
                <w:noProof/>
                <w:lang w:val="en-US" w:eastAsia="zh-CN"/>
              </w:rPr>
              <w:t xml:space="preserve"> </w:t>
            </w:r>
            <w:r w:rsidR="00EA4A05" w:rsidRPr="00AA4958">
              <w:rPr>
                <w:noProof/>
                <w:lang w:val="en-US" w:eastAsia="zh-CN"/>
              </w:rPr>
              <w:t>Whether the procedure of location history tracing service can reuse the current SEAL-LM procedure will be determined in normative phase.</w:t>
            </w:r>
          </w:p>
          <w:p w14:paraId="1EF34EF1" w14:textId="7E9BC8BF" w:rsidR="002C1FA0" w:rsidRDefault="002C1FA0" w:rsidP="002C1FA0">
            <w:pPr>
              <w:rPr>
                <w:lang w:eastAsia="zh-CN"/>
              </w:rPr>
            </w:pPr>
            <w:r>
              <w:rPr>
                <w:lang w:eastAsia="zh-CN"/>
              </w:rPr>
              <w:t>Sol#</w:t>
            </w:r>
            <w:r w:rsidR="00EA4A05">
              <w:rPr>
                <w:lang w:eastAsia="zh-CN"/>
              </w:rPr>
              <w:t>3</w:t>
            </w:r>
            <w:r>
              <w:rPr>
                <w:lang w:eastAsia="zh-CN"/>
              </w:rPr>
              <w:t xml:space="preserve">, </w:t>
            </w:r>
            <w:r w:rsidRPr="005C4538">
              <w:rPr>
                <w:rFonts w:hint="eastAsia"/>
                <w:lang w:val="en-US" w:eastAsia="zh-CN"/>
              </w:rPr>
              <w:t xml:space="preserve">Application enabled </w:t>
            </w:r>
            <w:r>
              <w:rPr>
                <w:rFonts w:hint="eastAsia"/>
                <w:lang w:val="en-US" w:eastAsia="zh-CN"/>
              </w:rPr>
              <w:t>history tracing</w:t>
            </w:r>
          </w:p>
          <w:p w14:paraId="079A1DDA" w14:textId="502197EA" w:rsidR="00944162" w:rsidRPr="004569A1" w:rsidRDefault="002C1FA0" w:rsidP="00243AD7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Define </w:t>
            </w:r>
            <w:r w:rsidR="004A732B">
              <w:rPr>
                <w:lang w:eastAsia="zh-CN"/>
              </w:rPr>
              <w:t xml:space="preserve">new </w:t>
            </w:r>
            <w:r w:rsidR="00243AD7">
              <w:rPr>
                <w:lang w:eastAsia="zh-CN"/>
              </w:rPr>
              <w:t xml:space="preserve">API for </w:t>
            </w:r>
            <w:r w:rsidR="00243AD7" w:rsidRPr="007C61D1">
              <w:rPr>
                <w:rFonts w:hint="eastAsia"/>
                <w:noProof/>
                <w:lang w:val="en-US" w:eastAsia="zh-CN"/>
              </w:rPr>
              <w:t>location history tracing query</w:t>
            </w:r>
            <w:r w:rsidR="00243AD7">
              <w:rPr>
                <w:noProof/>
                <w:lang w:val="en-US" w:eastAsia="zh-CN"/>
              </w:rPr>
              <w:t xml:space="preserve">, e.g., </w:t>
            </w:r>
            <w:r w:rsidR="00243AD7">
              <w:rPr>
                <w:rFonts w:hint="eastAsia"/>
                <w:lang w:val="en-US" w:eastAsia="zh-CN"/>
              </w:rPr>
              <w:t>location tracing configuration request</w:t>
            </w:r>
            <w:r w:rsidR="00243AD7">
              <w:rPr>
                <w:lang w:val="en-US" w:eastAsia="zh-CN"/>
              </w:rPr>
              <w:t xml:space="preserve">/response, </w:t>
            </w:r>
            <w:r w:rsidR="00243AD7">
              <w:rPr>
                <w:rFonts w:hint="eastAsia"/>
                <w:lang w:val="en-US" w:eastAsia="zh-CN"/>
              </w:rPr>
              <w:t>location history request</w:t>
            </w:r>
            <w:r w:rsidR="00243AD7">
              <w:rPr>
                <w:lang w:val="en-US" w:eastAsia="zh-CN"/>
              </w:rPr>
              <w:t>/response, location</w:t>
            </w:r>
            <w:r w:rsidR="00243AD7">
              <w:rPr>
                <w:rFonts w:hint="eastAsia"/>
                <w:lang w:val="en-US" w:eastAsia="zh-CN"/>
              </w:rPr>
              <w:t xml:space="preserve"> tracing configuration cancel</w:t>
            </w:r>
            <w:r w:rsidR="00243AD7">
              <w:rPr>
                <w:lang w:val="en-US" w:eastAsia="zh-CN"/>
              </w:rPr>
              <w:t xml:space="preserve"> request/response, or en</w:t>
            </w:r>
            <w:r w:rsidR="002E2F2A">
              <w:rPr>
                <w:lang w:val="en-US" w:eastAsia="zh-CN"/>
              </w:rPr>
              <w:t>h</w:t>
            </w:r>
            <w:r w:rsidR="00243AD7">
              <w:rPr>
                <w:lang w:val="en-US" w:eastAsia="zh-CN"/>
              </w:rPr>
              <w:t>ance existing LMS APIs</w:t>
            </w:r>
            <w:r w:rsidR="00DC1362">
              <w:rPr>
                <w:lang w:eastAsia="zh-CN"/>
              </w:rPr>
              <w:t>.</w:t>
            </w:r>
          </w:p>
        </w:tc>
        <w:tc>
          <w:tcPr>
            <w:tcW w:w="4225" w:type="dxa"/>
            <w:shd w:val="clear" w:color="auto" w:fill="auto"/>
          </w:tcPr>
          <w:p w14:paraId="41E4B123" w14:textId="77777777" w:rsidR="007F18D3" w:rsidRDefault="007F18D3" w:rsidP="007F18D3">
            <w:pPr>
              <w:spacing w:after="0"/>
              <w:rPr>
                <w:lang w:val="fr-FR" w:eastAsia="zh-CN"/>
              </w:rPr>
            </w:pPr>
          </w:p>
          <w:p w14:paraId="22D40755" w14:textId="77777777" w:rsidR="007F18D3" w:rsidRDefault="007F18D3" w:rsidP="007F18D3">
            <w:pPr>
              <w:spacing w:after="0"/>
              <w:rPr>
                <w:lang w:val="fr-FR" w:eastAsia="zh-CN"/>
              </w:rPr>
            </w:pPr>
          </w:p>
          <w:p w14:paraId="53A8A962" w14:textId="77777777" w:rsidR="0099116B" w:rsidRDefault="0099116B" w:rsidP="007F18D3">
            <w:pPr>
              <w:spacing w:after="0"/>
              <w:rPr>
                <w:lang w:val="fr-FR" w:eastAsia="zh-CN"/>
              </w:rPr>
            </w:pPr>
          </w:p>
          <w:p w14:paraId="2BC90AF5" w14:textId="77777777" w:rsidR="0099116B" w:rsidRDefault="0099116B" w:rsidP="007F18D3">
            <w:pPr>
              <w:spacing w:after="0"/>
              <w:rPr>
                <w:lang w:val="fr-FR" w:eastAsia="zh-CN"/>
              </w:rPr>
            </w:pPr>
          </w:p>
          <w:p w14:paraId="0D5229B6" w14:textId="77777777" w:rsidR="0099116B" w:rsidRDefault="0099116B" w:rsidP="007F18D3">
            <w:pPr>
              <w:spacing w:after="0"/>
              <w:rPr>
                <w:lang w:val="fr-FR" w:eastAsia="zh-CN"/>
              </w:rPr>
            </w:pPr>
          </w:p>
          <w:p w14:paraId="364EB9BD" w14:textId="77777777" w:rsidR="00963701" w:rsidRDefault="00963701" w:rsidP="007F18D3">
            <w:pPr>
              <w:spacing w:after="0"/>
              <w:rPr>
                <w:lang w:val="fr-FR" w:eastAsia="zh-CN"/>
              </w:rPr>
            </w:pPr>
          </w:p>
          <w:p w14:paraId="368D326D" w14:textId="33CDD5A8" w:rsidR="00944162" w:rsidRPr="004569A1" w:rsidRDefault="006B792F" w:rsidP="00B24322">
            <w:pPr>
              <w:spacing w:after="0"/>
              <w:rPr>
                <w:lang w:val="fr-FR" w:eastAsia="zh-CN"/>
              </w:rPr>
            </w:pPr>
            <w:r>
              <w:rPr>
                <w:lang w:val="fr-FR" w:eastAsia="zh-CN"/>
              </w:rPr>
              <w:t xml:space="preserve">New </w:t>
            </w:r>
            <w:r w:rsidR="00AE2D68">
              <w:rPr>
                <w:lang w:val="fr-FR" w:eastAsia="zh-CN"/>
              </w:rPr>
              <w:t>LM</w:t>
            </w:r>
            <w:r w:rsidR="00A57D65">
              <w:rPr>
                <w:lang w:val="fr-FR" w:eastAsia="zh-CN"/>
              </w:rPr>
              <w:t>S</w:t>
            </w:r>
            <w:r w:rsidR="00AE2D68">
              <w:rPr>
                <w:lang w:val="fr-FR" w:eastAsia="zh-CN"/>
              </w:rPr>
              <w:t xml:space="preserve"> </w:t>
            </w:r>
            <w:r>
              <w:rPr>
                <w:lang w:val="fr-FR" w:eastAsia="zh-CN"/>
              </w:rPr>
              <w:t>API</w:t>
            </w:r>
            <w:r w:rsidR="00F04EF7">
              <w:rPr>
                <w:lang w:val="fr-FR" w:eastAsia="zh-CN"/>
              </w:rPr>
              <w:t xml:space="preserve"> for location history tracing query</w:t>
            </w:r>
            <w:r>
              <w:rPr>
                <w:lang w:val="fr-FR" w:eastAsia="zh-CN"/>
              </w:rPr>
              <w:t xml:space="preserve"> or </w:t>
            </w:r>
            <w:r w:rsidR="005F2E5A">
              <w:rPr>
                <w:lang w:val="fr-FR" w:eastAsia="zh-CN"/>
              </w:rPr>
              <w:t>enhance</w:t>
            </w:r>
            <w:r>
              <w:rPr>
                <w:lang w:val="fr-FR" w:eastAsia="zh-CN"/>
              </w:rPr>
              <w:t xml:space="preserve"> existing </w:t>
            </w:r>
            <w:r w:rsidR="00AE2D68">
              <w:rPr>
                <w:lang w:val="fr-FR" w:eastAsia="zh-CN"/>
              </w:rPr>
              <w:t>LM</w:t>
            </w:r>
            <w:r w:rsidR="00A57D65">
              <w:rPr>
                <w:lang w:val="fr-FR" w:eastAsia="zh-CN"/>
              </w:rPr>
              <w:t>S</w:t>
            </w:r>
            <w:r w:rsidR="00AE2D68">
              <w:rPr>
                <w:lang w:val="fr-FR" w:eastAsia="zh-CN"/>
              </w:rPr>
              <w:t xml:space="preserve"> </w:t>
            </w:r>
            <w:r>
              <w:rPr>
                <w:lang w:val="fr-FR" w:eastAsia="zh-CN"/>
              </w:rPr>
              <w:t>API.</w:t>
            </w:r>
          </w:p>
        </w:tc>
        <w:tc>
          <w:tcPr>
            <w:tcW w:w="1410" w:type="dxa"/>
            <w:shd w:val="clear" w:color="auto" w:fill="auto"/>
          </w:tcPr>
          <w:p w14:paraId="5F9E2BA8" w14:textId="77777777" w:rsidR="00F54D25" w:rsidRDefault="00F54D25" w:rsidP="00963701">
            <w:pPr>
              <w:spacing w:after="0"/>
              <w:rPr>
                <w:lang w:val="fr-FR" w:eastAsia="zh-CN"/>
              </w:rPr>
            </w:pPr>
          </w:p>
          <w:p w14:paraId="76C949A3" w14:textId="77777777" w:rsidR="0099116B" w:rsidRDefault="0099116B" w:rsidP="00963701">
            <w:pPr>
              <w:spacing w:after="0"/>
              <w:rPr>
                <w:lang w:val="fr-FR" w:eastAsia="zh-CN"/>
              </w:rPr>
            </w:pPr>
          </w:p>
          <w:p w14:paraId="40684558" w14:textId="77777777" w:rsidR="0099116B" w:rsidRDefault="0099116B" w:rsidP="00963701">
            <w:pPr>
              <w:spacing w:after="0"/>
              <w:rPr>
                <w:lang w:val="fr-FR" w:eastAsia="zh-CN"/>
              </w:rPr>
            </w:pPr>
          </w:p>
          <w:p w14:paraId="782E4D47" w14:textId="3B6C5F65" w:rsidR="00963701" w:rsidRDefault="00963701" w:rsidP="00963701">
            <w:pPr>
              <w:spacing w:after="0"/>
              <w:rPr>
                <w:lang w:val="fr-FR" w:eastAsia="zh-CN"/>
              </w:rPr>
            </w:pPr>
          </w:p>
          <w:p w14:paraId="479487D9" w14:textId="7B78C656" w:rsidR="00963701" w:rsidRDefault="00963701" w:rsidP="00963701">
            <w:pPr>
              <w:spacing w:after="0"/>
              <w:rPr>
                <w:lang w:val="fr-FR" w:eastAsia="zh-CN"/>
              </w:rPr>
            </w:pPr>
          </w:p>
          <w:p w14:paraId="635DBF63" w14:textId="77777777" w:rsidR="00963701" w:rsidRDefault="00963701" w:rsidP="00963701">
            <w:pPr>
              <w:spacing w:after="0"/>
              <w:rPr>
                <w:lang w:val="fr-FR" w:eastAsia="zh-CN"/>
              </w:rPr>
            </w:pPr>
          </w:p>
          <w:p w14:paraId="662C1A92" w14:textId="51AD15E8" w:rsidR="00944162" w:rsidRPr="004569A1" w:rsidRDefault="00F54D25" w:rsidP="00963701">
            <w:pPr>
              <w:spacing w:after="0"/>
              <w:rPr>
                <w:lang w:val="fr-FR" w:eastAsia="zh-CN"/>
              </w:rPr>
            </w:pPr>
            <w:r>
              <w:rPr>
                <w:lang w:val="fr-FR" w:eastAsia="zh-CN"/>
              </w:rPr>
              <w:t>29</w:t>
            </w:r>
            <w:r>
              <w:rPr>
                <w:rFonts w:hint="eastAsia"/>
                <w:lang w:val="fr-FR" w:eastAsia="zh-CN"/>
              </w:rPr>
              <w:t>.</w:t>
            </w:r>
            <w:r>
              <w:rPr>
                <w:lang w:val="fr-FR" w:eastAsia="zh-CN"/>
              </w:rPr>
              <w:t>549, CT3</w:t>
            </w:r>
          </w:p>
        </w:tc>
      </w:tr>
      <w:tr w:rsidR="00944162" w:rsidRPr="00782D88" w14:paraId="4CBDDBBE" w14:textId="77777777" w:rsidTr="00C2798E">
        <w:tc>
          <w:tcPr>
            <w:tcW w:w="4219" w:type="dxa"/>
            <w:shd w:val="clear" w:color="auto" w:fill="auto"/>
          </w:tcPr>
          <w:p w14:paraId="4E2EAEE8" w14:textId="204092C9" w:rsidR="00944162" w:rsidRPr="004569A1" w:rsidRDefault="00944162" w:rsidP="002D2053">
            <w:pPr>
              <w:rPr>
                <w:b/>
                <w:lang w:val="fr-FR" w:eastAsia="zh-CN"/>
              </w:rPr>
            </w:pPr>
            <w:r w:rsidRPr="004569A1">
              <w:rPr>
                <w:b/>
                <w:lang w:val="fr-FR" w:eastAsia="zh-CN"/>
              </w:rPr>
              <w:t>KI</w:t>
            </w:r>
            <w:r w:rsidRPr="004569A1">
              <w:rPr>
                <w:rFonts w:hint="eastAsia"/>
                <w:b/>
                <w:lang w:val="fr-FR" w:eastAsia="zh-CN"/>
              </w:rPr>
              <w:t>#3</w:t>
            </w:r>
            <w:r w:rsidRPr="004569A1">
              <w:rPr>
                <w:b/>
                <w:lang w:val="fr-FR" w:eastAsia="zh-CN"/>
              </w:rPr>
              <w:t>:</w:t>
            </w:r>
            <w:r w:rsidRPr="004569A1">
              <w:rPr>
                <w:rFonts w:hint="eastAsia"/>
                <w:b/>
                <w:lang w:val="fr-FR" w:eastAsia="zh-CN"/>
              </w:rPr>
              <w:t xml:space="preserve"> </w:t>
            </w:r>
            <w:r w:rsidR="00C2798E" w:rsidRPr="00C2798E">
              <w:rPr>
                <w:b/>
                <w:lang w:val="fr-FR" w:eastAsia="zh-CN"/>
              </w:rPr>
              <w:t>Location QoS improvement</w:t>
            </w:r>
          </w:p>
        </w:tc>
        <w:tc>
          <w:tcPr>
            <w:tcW w:w="4225" w:type="dxa"/>
            <w:shd w:val="clear" w:color="auto" w:fill="auto"/>
          </w:tcPr>
          <w:p w14:paraId="6FF8DF82" w14:textId="77777777" w:rsidR="00944162" w:rsidRPr="004569A1" w:rsidRDefault="00944162" w:rsidP="00944162">
            <w:pPr>
              <w:numPr>
                <w:ilvl w:val="0"/>
                <w:numId w:val="25"/>
              </w:numPr>
              <w:ind w:left="0"/>
              <w:rPr>
                <w:b/>
                <w:lang w:val="fr-FR" w:eastAsia="zh-CN"/>
              </w:rPr>
            </w:pPr>
          </w:p>
        </w:tc>
        <w:tc>
          <w:tcPr>
            <w:tcW w:w="1410" w:type="dxa"/>
            <w:shd w:val="clear" w:color="auto" w:fill="auto"/>
          </w:tcPr>
          <w:p w14:paraId="39A36747" w14:textId="77777777" w:rsidR="00944162" w:rsidRPr="004569A1" w:rsidRDefault="00944162" w:rsidP="002D2053">
            <w:pPr>
              <w:rPr>
                <w:lang w:val="fr-FR" w:eastAsia="zh-CN"/>
              </w:rPr>
            </w:pPr>
          </w:p>
        </w:tc>
      </w:tr>
      <w:tr w:rsidR="00944162" w:rsidRPr="00782D88" w14:paraId="3F0E8D90" w14:textId="77777777" w:rsidTr="00C2798E">
        <w:tc>
          <w:tcPr>
            <w:tcW w:w="4219" w:type="dxa"/>
            <w:shd w:val="clear" w:color="auto" w:fill="auto"/>
          </w:tcPr>
          <w:p w14:paraId="741F9913" w14:textId="38A7BFBE" w:rsidR="000F5A69" w:rsidRDefault="00BC0A5D" w:rsidP="00422783">
            <w:pPr>
              <w:rPr>
                <w:lang w:eastAsia="zh-CN"/>
              </w:rPr>
            </w:pPr>
            <w:r w:rsidRPr="00BC0A5D">
              <w:rPr>
                <w:b/>
                <w:lang w:val="en-US" w:eastAsia="zh-CN"/>
              </w:rPr>
              <w:t xml:space="preserve">Conclusion: </w:t>
            </w:r>
            <w:r w:rsidR="000F5A69">
              <w:rPr>
                <w:lang w:val="en-US" w:eastAsia="zh-CN"/>
              </w:rPr>
              <w:t>Solution #</w:t>
            </w:r>
            <w:r w:rsidR="000F5A69">
              <w:rPr>
                <w:rFonts w:hint="eastAsia"/>
                <w:lang w:val="en-US" w:eastAsia="zh-CN"/>
              </w:rPr>
              <w:t>1</w:t>
            </w:r>
            <w:r w:rsidR="000F5A69" w:rsidRPr="00510AC3">
              <w:rPr>
                <w:lang w:val="en-US" w:eastAsia="zh-CN"/>
              </w:rPr>
              <w:t xml:space="preserve"> </w:t>
            </w:r>
            <w:r w:rsidR="000F5A69">
              <w:rPr>
                <w:lang w:val="en-US" w:eastAsia="zh-CN"/>
              </w:rPr>
              <w:t>and Solution#</w:t>
            </w:r>
            <w:r w:rsidR="000F5A69">
              <w:rPr>
                <w:rFonts w:hint="eastAsia"/>
                <w:lang w:val="en-US" w:eastAsia="zh-CN"/>
              </w:rPr>
              <w:t>6</w:t>
            </w:r>
            <w:r w:rsidR="000F5A69">
              <w:rPr>
                <w:lang w:val="en-US" w:eastAsia="zh-CN"/>
              </w:rPr>
              <w:t xml:space="preserve"> </w:t>
            </w:r>
            <w:r w:rsidR="000F5A69" w:rsidRPr="00510AC3">
              <w:rPr>
                <w:lang w:val="en-US" w:eastAsia="zh-CN"/>
              </w:rPr>
              <w:t>can be considered in the norma</w:t>
            </w:r>
            <w:r w:rsidR="000F5A69">
              <w:rPr>
                <w:lang w:val="en-US" w:eastAsia="zh-CN"/>
              </w:rPr>
              <w:t>tive work</w:t>
            </w:r>
            <w:r w:rsidR="000F5A69">
              <w:rPr>
                <w:rFonts w:hint="eastAsia"/>
                <w:lang w:val="en-US" w:eastAsia="zh-CN"/>
              </w:rPr>
              <w:t xml:space="preserve">. </w:t>
            </w:r>
          </w:p>
          <w:p w14:paraId="2D9FA08A" w14:textId="18A7B035" w:rsidR="00422783" w:rsidRDefault="00422783" w:rsidP="00422783">
            <w:pPr>
              <w:rPr>
                <w:lang w:eastAsia="zh-CN"/>
              </w:rPr>
            </w:pPr>
            <w:r>
              <w:rPr>
                <w:lang w:eastAsia="zh-CN"/>
              </w:rPr>
              <w:t>Sol#</w:t>
            </w:r>
            <w:r w:rsidR="00DE032B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, </w:t>
            </w:r>
            <w:r w:rsidR="00DE032B" w:rsidRPr="00B94EF1">
              <w:rPr>
                <w:lang w:val="en-US"/>
              </w:rPr>
              <w:t>Target UE Location provided by surrounding UEs</w:t>
            </w:r>
          </w:p>
          <w:p w14:paraId="52132CA3" w14:textId="77777777" w:rsidR="00944162" w:rsidRDefault="00422783" w:rsidP="000625DC">
            <w:pPr>
              <w:numPr>
                <w:ilvl w:val="0"/>
                <w:numId w:val="25"/>
              </w:numPr>
            </w:pPr>
            <w:r>
              <w:rPr>
                <w:lang w:eastAsia="zh-CN"/>
              </w:rPr>
              <w:t xml:space="preserve">Define </w:t>
            </w:r>
            <w:r w:rsidR="00477D8F">
              <w:rPr>
                <w:rFonts w:hint="eastAsia"/>
                <w:lang w:eastAsia="zh-CN"/>
              </w:rPr>
              <w:t>pr</w:t>
            </w:r>
            <w:r w:rsidR="00477D8F">
              <w:rPr>
                <w:lang w:eastAsia="zh-CN"/>
              </w:rPr>
              <w:t>ocedure</w:t>
            </w:r>
            <w:r w:rsidR="004A66AD">
              <w:rPr>
                <w:lang w:eastAsia="zh-CN"/>
              </w:rPr>
              <w:t>s</w:t>
            </w:r>
            <w:r w:rsidR="00477D8F">
              <w:rPr>
                <w:lang w:eastAsia="zh-CN"/>
              </w:rPr>
              <w:t xml:space="preserve"> to get target UE</w:t>
            </w:r>
            <w:r w:rsidR="000625DC">
              <w:rPr>
                <w:lang w:eastAsia="zh-CN"/>
              </w:rPr>
              <w:t>'s</w:t>
            </w:r>
            <w:r w:rsidR="00477D8F">
              <w:rPr>
                <w:lang w:eastAsia="zh-CN"/>
              </w:rPr>
              <w:t xml:space="preserve"> location by surrounding UEs</w:t>
            </w:r>
            <w:r w:rsidR="00B80DBD">
              <w:rPr>
                <w:lang w:eastAsia="zh-CN"/>
              </w:rPr>
              <w:t>, including re-using and enhancing "</w:t>
            </w:r>
            <w:r w:rsidR="00B80DBD" w:rsidRPr="002C45F8">
              <w:rPr>
                <w:lang w:eastAsia="zh-CN"/>
              </w:rPr>
              <w:t>Location information subscription</w:t>
            </w:r>
            <w:r w:rsidR="00B80DBD">
              <w:rPr>
                <w:lang w:eastAsia="zh-CN"/>
              </w:rPr>
              <w:t>"</w:t>
            </w:r>
            <w:r w:rsidR="00B80DBD" w:rsidRPr="002C45F8">
              <w:rPr>
                <w:lang w:eastAsia="zh-CN"/>
              </w:rPr>
              <w:t xml:space="preserve"> procedure</w:t>
            </w:r>
            <w:r w:rsidR="000625DC">
              <w:rPr>
                <w:rFonts w:hint="eastAsia"/>
                <w:lang w:eastAsia="zh-CN"/>
              </w:rPr>
              <w:t>,</w:t>
            </w:r>
            <w:r w:rsidR="000625DC">
              <w:rPr>
                <w:lang w:eastAsia="zh-CN"/>
              </w:rPr>
              <w:t xml:space="preserve"> possible new procedure to retrieve surrounding UE list between LM server and LM client</w:t>
            </w:r>
            <w:r w:rsidR="00B80DBD">
              <w:rPr>
                <w:lang w:eastAsia="zh-CN"/>
              </w:rPr>
              <w:t>.</w:t>
            </w:r>
          </w:p>
          <w:p w14:paraId="5E3DD2F8" w14:textId="0A42250B" w:rsidR="00314AA6" w:rsidRDefault="00314AA6" w:rsidP="00314AA6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Sol#6, </w:t>
            </w:r>
            <w:r>
              <w:rPr>
                <w:rFonts w:hint="eastAsia"/>
                <w:lang w:val="en-US" w:eastAsia="zh-CN"/>
              </w:rPr>
              <w:t>Reduce response time for LCS QoS</w:t>
            </w:r>
          </w:p>
          <w:p w14:paraId="6F3EA8DF" w14:textId="4D360F26" w:rsidR="00314AA6" w:rsidRPr="004569A1" w:rsidRDefault="00143190" w:rsidP="00143190">
            <w:pPr>
              <w:numPr>
                <w:ilvl w:val="0"/>
                <w:numId w:val="25"/>
              </w:numPr>
            </w:pPr>
            <w:r>
              <w:rPr>
                <w:lang w:eastAsia="zh-CN"/>
              </w:rPr>
              <w:t>LM server reports stored location information to the requestor</w:t>
            </w:r>
            <w:r w:rsidR="00314AA6">
              <w:rPr>
                <w:lang w:eastAsia="zh-CN"/>
              </w:rPr>
              <w:t>.</w:t>
            </w:r>
          </w:p>
        </w:tc>
        <w:tc>
          <w:tcPr>
            <w:tcW w:w="4225" w:type="dxa"/>
            <w:shd w:val="clear" w:color="auto" w:fill="auto"/>
          </w:tcPr>
          <w:p w14:paraId="5BEE6119" w14:textId="77777777" w:rsidR="002C45F8" w:rsidRDefault="002C45F8" w:rsidP="002C45F8">
            <w:pPr>
              <w:spacing w:after="0"/>
              <w:rPr>
                <w:lang w:val="fr-FR" w:eastAsia="zh-CN"/>
              </w:rPr>
            </w:pPr>
          </w:p>
          <w:p w14:paraId="7CE697BC" w14:textId="77777777" w:rsidR="002C45F8" w:rsidRDefault="002C45F8" w:rsidP="002C45F8">
            <w:pPr>
              <w:spacing w:after="0"/>
              <w:rPr>
                <w:lang w:val="fr-FR" w:eastAsia="zh-CN"/>
              </w:rPr>
            </w:pPr>
          </w:p>
          <w:p w14:paraId="5E1A9BA2" w14:textId="77777777" w:rsidR="002C45F8" w:rsidRDefault="002C45F8" w:rsidP="004A66AD">
            <w:pPr>
              <w:spacing w:after="0"/>
              <w:rPr>
                <w:lang w:val="fr-FR" w:eastAsia="zh-CN"/>
              </w:rPr>
            </w:pPr>
          </w:p>
          <w:p w14:paraId="321A7F76" w14:textId="77777777" w:rsidR="00421B7B" w:rsidRDefault="00421B7B" w:rsidP="004A66AD">
            <w:pPr>
              <w:spacing w:after="0"/>
              <w:rPr>
                <w:lang w:val="fr-FR" w:eastAsia="zh-CN"/>
              </w:rPr>
            </w:pPr>
          </w:p>
          <w:p w14:paraId="4B4728F7" w14:textId="77777777" w:rsidR="00421B7B" w:rsidRDefault="00421B7B" w:rsidP="004A66AD">
            <w:pPr>
              <w:spacing w:after="0"/>
              <w:rPr>
                <w:lang w:val="fr-FR" w:eastAsia="zh-CN"/>
              </w:rPr>
            </w:pPr>
          </w:p>
          <w:p w14:paraId="152AF4CC" w14:textId="77777777" w:rsidR="00421B7B" w:rsidRDefault="00421B7B" w:rsidP="004A66AD">
            <w:pPr>
              <w:spacing w:after="0"/>
              <w:rPr>
                <w:lang w:val="fr-FR" w:eastAsia="zh-CN"/>
              </w:rPr>
            </w:pPr>
          </w:p>
          <w:p w14:paraId="229F0E13" w14:textId="7A8A6C36" w:rsidR="002C45F8" w:rsidRPr="004A628B" w:rsidRDefault="002C45F8" w:rsidP="004A66AD">
            <w:pPr>
              <w:spacing w:after="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En</w:t>
            </w:r>
            <w:r>
              <w:rPr>
                <w:lang w:val="fr-FR" w:eastAsia="zh-CN"/>
              </w:rPr>
              <w:t xml:space="preserve">hance </w:t>
            </w:r>
            <w:r w:rsidR="00A72F82" w:rsidRPr="00A72F82">
              <w:rPr>
                <w:lang w:val="fr-FR" w:eastAsia="zh-CN"/>
              </w:rPr>
              <w:t xml:space="preserve">SS_LocationInfoEvent </w:t>
            </w:r>
            <w:r>
              <w:rPr>
                <w:lang w:val="fr-FR" w:eastAsia="zh-CN"/>
              </w:rPr>
              <w:t>(</w:t>
            </w:r>
            <w:r w:rsidRPr="004A628B">
              <w:rPr>
                <w:lang w:val="fr-FR" w:eastAsia="zh-CN"/>
              </w:rPr>
              <w:t>SS_Events</w:t>
            </w:r>
            <w:r>
              <w:rPr>
                <w:lang w:val="fr-FR" w:eastAsia="zh-CN"/>
              </w:rPr>
              <w:t>) API.</w:t>
            </w:r>
          </w:p>
          <w:p w14:paraId="12B4FD3F" w14:textId="77777777" w:rsidR="00944162" w:rsidRDefault="00944162" w:rsidP="004A66AD">
            <w:pPr>
              <w:spacing w:after="0"/>
              <w:rPr>
                <w:lang w:val="fr-FR" w:eastAsia="zh-CN"/>
              </w:rPr>
            </w:pPr>
          </w:p>
          <w:p w14:paraId="65F68BA7" w14:textId="2A0E95F3" w:rsidR="004A66AD" w:rsidRDefault="004A66AD" w:rsidP="004A66AD">
            <w:pPr>
              <w:spacing w:after="0"/>
              <w:rPr>
                <w:lang w:val="fr-FR" w:eastAsia="zh-CN"/>
              </w:rPr>
            </w:pPr>
            <w:r>
              <w:rPr>
                <w:lang w:val="fr-FR" w:eastAsia="zh-CN"/>
              </w:rPr>
              <w:t>Possible new procedure between LM server and LM client</w:t>
            </w:r>
            <w:r w:rsidR="0013498E">
              <w:rPr>
                <w:lang w:val="fr-FR" w:eastAsia="zh-CN"/>
              </w:rPr>
              <w:t xml:space="preserve"> to retrieve surrounding UE list</w:t>
            </w:r>
            <w:r>
              <w:rPr>
                <w:lang w:val="fr-FR" w:eastAsia="zh-CN"/>
              </w:rPr>
              <w:t>.</w:t>
            </w:r>
          </w:p>
          <w:p w14:paraId="49F3D7EA" w14:textId="77777777" w:rsidR="00143190" w:rsidRDefault="00143190" w:rsidP="004A66AD">
            <w:pPr>
              <w:spacing w:after="0"/>
              <w:rPr>
                <w:lang w:val="fr-FR" w:eastAsia="zh-CN"/>
              </w:rPr>
            </w:pPr>
          </w:p>
          <w:p w14:paraId="6538C96E" w14:textId="77777777" w:rsidR="00143190" w:rsidRDefault="00143190" w:rsidP="004A66AD">
            <w:pPr>
              <w:spacing w:after="0"/>
              <w:rPr>
                <w:lang w:val="fr-FR" w:eastAsia="zh-CN"/>
              </w:rPr>
            </w:pPr>
          </w:p>
          <w:p w14:paraId="3279817D" w14:textId="77777777" w:rsidR="00143190" w:rsidRDefault="00143190" w:rsidP="004A66AD">
            <w:pPr>
              <w:spacing w:after="0"/>
              <w:rPr>
                <w:lang w:val="fr-FR" w:eastAsia="zh-CN"/>
              </w:rPr>
            </w:pPr>
          </w:p>
          <w:p w14:paraId="5F172806" w14:textId="77777777" w:rsidR="00143190" w:rsidRDefault="00143190" w:rsidP="004A66AD">
            <w:pPr>
              <w:spacing w:after="0"/>
              <w:rPr>
                <w:lang w:val="fr-FR" w:eastAsia="zh-CN"/>
              </w:rPr>
            </w:pPr>
          </w:p>
          <w:p w14:paraId="23D810C6" w14:textId="77777777" w:rsidR="00143190" w:rsidRDefault="00143190" w:rsidP="004A66AD">
            <w:pPr>
              <w:spacing w:after="0"/>
              <w:rPr>
                <w:lang w:val="fr-FR" w:eastAsia="zh-CN"/>
              </w:rPr>
            </w:pPr>
          </w:p>
          <w:p w14:paraId="7B6A5712" w14:textId="23829CB1" w:rsidR="00143190" w:rsidRPr="004569A1" w:rsidRDefault="00143190" w:rsidP="004A66AD">
            <w:pPr>
              <w:spacing w:after="0"/>
              <w:rPr>
                <w:lang w:val="fr-FR" w:eastAsia="zh-CN"/>
              </w:rPr>
            </w:pPr>
            <w:r>
              <w:rPr>
                <w:lang w:val="fr-FR" w:eastAsia="zh-CN"/>
              </w:rPr>
              <w:t>No impact.</w:t>
            </w:r>
          </w:p>
        </w:tc>
        <w:tc>
          <w:tcPr>
            <w:tcW w:w="1410" w:type="dxa"/>
            <w:shd w:val="clear" w:color="auto" w:fill="auto"/>
          </w:tcPr>
          <w:p w14:paraId="3AC55604" w14:textId="77777777" w:rsidR="00944162" w:rsidRDefault="00944162" w:rsidP="00D70D2F">
            <w:pPr>
              <w:spacing w:after="0"/>
              <w:rPr>
                <w:lang w:val="fr-FR" w:eastAsia="zh-CN"/>
              </w:rPr>
            </w:pPr>
          </w:p>
          <w:p w14:paraId="38DBCC04" w14:textId="7F2C0E5C" w:rsidR="004A66AD" w:rsidRDefault="004A66AD" w:rsidP="00D70D2F">
            <w:pPr>
              <w:spacing w:after="0"/>
              <w:rPr>
                <w:lang w:val="fr-FR" w:eastAsia="zh-CN"/>
              </w:rPr>
            </w:pPr>
          </w:p>
          <w:p w14:paraId="582FCC37" w14:textId="77777777" w:rsidR="00D70D2F" w:rsidRDefault="00D70D2F" w:rsidP="00D70D2F">
            <w:pPr>
              <w:spacing w:after="0"/>
              <w:rPr>
                <w:lang w:val="fr-FR" w:eastAsia="zh-CN"/>
              </w:rPr>
            </w:pPr>
          </w:p>
          <w:p w14:paraId="4841F95D" w14:textId="77777777" w:rsidR="00421B7B" w:rsidRDefault="00421B7B" w:rsidP="00D70D2F">
            <w:pPr>
              <w:spacing w:after="0"/>
              <w:rPr>
                <w:lang w:val="fr-FR" w:eastAsia="zh-CN"/>
              </w:rPr>
            </w:pPr>
          </w:p>
          <w:p w14:paraId="4E10DA6E" w14:textId="77777777" w:rsidR="00421B7B" w:rsidRDefault="00421B7B" w:rsidP="00D70D2F">
            <w:pPr>
              <w:spacing w:after="0"/>
              <w:rPr>
                <w:lang w:val="fr-FR" w:eastAsia="zh-CN"/>
              </w:rPr>
            </w:pPr>
          </w:p>
          <w:p w14:paraId="7796AA40" w14:textId="77777777" w:rsidR="00421B7B" w:rsidRDefault="00421B7B" w:rsidP="00D70D2F">
            <w:pPr>
              <w:spacing w:after="0"/>
              <w:rPr>
                <w:lang w:val="fr-FR" w:eastAsia="zh-CN"/>
              </w:rPr>
            </w:pPr>
          </w:p>
          <w:p w14:paraId="6BF41974" w14:textId="456CBCE0" w:rsidR="004A66AD" w:rsidRDefault="004A66AD" w:rsidP="00D70D2F">
            <w:pPr>
              <w:spacing w:after="0"/>
              <w:rPr>
                <w:lang w:val="fr-FR" w:eastAsia="zh-CN"/>
              </w:rPr>
            </w:pPr>
            <w:r>
              <w:rPr>
                <w:lang w:val="fr-FR" w:eastAsia="zh-CN"/>
              </w:rPr>
              <w:t>29</w:t>
            </w:r>
            <w:r>
              <w:rPr>
                <w:rFonts w:hint="eastAsia"/>
                <w:lang w:val="fr-FR" w:eastAsia="zh-CN"/>
              </w:rPr>
              <w:t>.</w:t>
            </w:r>
            <w:r>
              <w:rPr>
                <w:lang w:val="fr-FR" w:eastAsia="zh-CN"/>
              </w:rPr>
              <w:t>549, CT3</w:t>
            </w:r>
          </w:p>
          <w:p w14:paraId="04C14B80" w14:textId="77777777" w:rsidR="001D1094" w:rsidRDefault="001D1094" w:rsidP="00D70D2F">
            <w:pPr>
              <w:spacing w:after="0"/>
              <w:rPr>
                <w:lang w:val="fr-FR" w:eastAsia="zh-CN"/>
              </w:rPr>
            </w:pPr>
          </w:p>
          <w:p w14:paraId="5447B087" w14:textId="77777777" w:rsidR="001D1094" w:rsidRDefault="001D1094" w:rsidP="00D70D2F">
            <w:pPr>
              <w:spacing w:after="0"/>
              <w:rPr>
                <w:lang w:val="fr-FR" w:eastAsia="zh-CN"/>
              </w:rPr>
            </w:pPr>
          </w:p>
          <w:p w14:paraId="3555FE6E" w14:textId="6E21F210" w:rsidR="001D1094" w:rsidRPr="004569A1" w:rsidRDefault="001D1094" w:rsidP="005F73C1">
            <w:pPr>
              <w:spacing w:after="0"/>
              <w:rPr>
                <w:lang w:val="fr-FR" w:eastAsia="zh-CN"/>
              </w:rPr>
            </w:pPr>
            <w:r>
              <w:rPr>
                <w:lang w:val="fr-FR" w:eastAsia="zh-CN"/>
              </w:rPr>
              <w:t>24.54</w:t>
            </w:r>
            <w:r w:rsidR="005F73C1">
              <w:rPr>
                <w:lang w:val="fr-FR" w:eastAsia="zh-CN"/>
              </w:rPr>
              <w:t>5</w:t>
            </w:r>
            <w:r>
              <w:rPr>
                <w:lang w:val="fr-FR" w:eastAsia="zh-CN"/>
              </w:rPr>
              <w:t>, CT1</w:t>
            </w:r>
          </w:p>
        </w:tc>
      </w:tr>
      <w:tr w:rsidR="00944162" w:rsidRPr="00782D88" w14:paraId="28B123F4" w14:textId="77777777" w:rsidTr="00C2798E">
        <w:tc>
          <w:tcPr>
            <w:tcW w:w="4219" w:type="dxa"/>
            <w:shd w:val="clear" w:color="auto" w:fill="auto"/>
          </w:tcPr>
          <w:p w14:paraId="2C59B1B8" w14:textId="616C0232" w:rsidR="00944162" w:rsidRPr="004569A1" w:rsidRDefault="00944162" w:rsidP="002D2053">
            <w:pPr>
              <w:rPr>
                <w:b/>
                <w:lang w:val="fr-FR" w:eastAsia="zh-CN"/>
              </w:rPr>
            </w:pPr>
            <w:r w:rsidRPr="004569A1">
              <w:rPr>
                <w:b/>
                <w:lang w:val="fr-FR" w:eastAsia="zh-CN"/>
              </w:rPr>
              <w:t>KI</w:t>
            </w:r>
            <w:r w:rsidRPr="004569A1">
              <w:rPr>
                <w:rFonts w:hint="eastAsia"/>
                <w:b/>
                <w:lang w:val="fr-FR" w:eastAsia="zh-CN"/>
              </w:rPr>
              <w:t>#4</w:t>
            </w:r>
            <w:r w:rsidRPr="004569A1">
              <w:rPr>
                <w:b/>
                <w:lang w:val="fr-FR" w:eastAsia="zh-CN"/>
              </w:rPr>
              <w:t>:</w:t>
            </w:r>
            <w:r w:rsidRPr="004569A1">
              <w:rPr>
                <w:rFonts w:hint="eastAsia"/>
                <w:b/>
                <w:lang w:val="fr-FR" w:eastAsia="zh-CN"/>
              </w:rPr>
              <w:t xml:space="preserve"> </w:t>
            </w:r>
            <w:r w:rsidR="00C2798E" w:rsidRPr="00C2798E">
              <w:rPr>
                <w:b/>
              </w:rPr>
              <w:t>Enhancement to support location information exposure</w:t>
            </w:r>
          </w:p>
        </w:tc>
        <w:tc>
          <w:tcPr>
            <w:tcW w:w="4225" w:type="dxa"/>
            <w:shd w:val="clear" w:color="auto" w:fill="auto"/>
          </w:tcPr>
          <w:p w14:paraId="0803A29C" w14:textId="77777777" w:rsidR="00944162" w:rsidRPr="004569A1" w:rsidRDefault="00944162" w:rsidP="002D2053">
            <w:pPr>
              <w:rPr>
                <w:b/>
                <w:lang w:val="fr-FR" w:eastAsia="zh-CN"/>
              </w:rPr>
            </w:pPr>
          </w:p>
        </w:tc>
        <w:tc>
          <w:tcPr>
            <w:tcW w:w="1410" w:type="dxa"/>
            <w:shd w:val="clear" w:color="auto" w:fill="auto"/>
          </w:tcPr>
          <w:p w14:paraId="0E81E815" w14:textId="77777777" w:rsidR="00944162" w:rsidRPr="004569A1" w:rsidRDefault="00944162" w:rsidP="002D2053">
            <w:pPr>
              <w:rPr>
                <w:b/>
                <w:lang w:val="fr-FR" w:eastAsia="zh-CN"/>
              </w:rPr>
            </w:pPr>
          </w:p>
        </w:tc>
      </w:tr>
      <w:tr w:rsidR="00944162" w:rsidRPr="00782D88" w14:paraId="218C637D" w14:textId="77777777" w:rsidTr="00C2798E">
        <w:tc>
          <w:tcPr>
            <w:tcW w:w="4219" w:type="dxa"/>
            <w:shd w:val="clear" w:color="auto" w:fill="auto"/>
          </w:tcPr>
          <w:p w14:paraId="7B1454D0" w14:textId="0AFC24EF" w:rsidR="007B49B8" w:rsidRDefault="00BC0A5D" w:rsidP="00A02077">
            <w:pPr>
              <w:rPr>
                <w:lang w:eastAsia="zh-CN"/>
              </w:rPr>
            </w:pPr>
            <w:r w:rsidRPr="00BC0A5D">
              <w:rPr>
                <w:b/>
                <w:lang w:val="en-US" w:eastAsia="zh-CN"/>
              </w:rPr>
              <w:t xml:space="preserve">Conclusion: </w:t>
            </w:r>
            <w:r w:rsidR="007B49B8">
              <w:rPr>
                <w:noProof/>
                <w:lang w:val="en-US"/>
              </w:rPr>
              <w:t>Solution</w:t>
            </w:r>
            <w:r w:rsidR="007B49B8">
              <w:rPr>
                <w:rFonts w:hint="eastAsia"/>
                <w:noProof/>
                <w:lang w:val="en-US" w:eastAsia="zh-CN"/>
              </w:rPr>
              <w:t xml:space="preserve"> </w:t>
            </w:r>
            <w:r w:rsidR="007B49B8">
              <w:rPr>
                <w:noProof/>
                <w:lang w:val="en-US"/>
              </w:rPr>
              <w:t>#</w:t>
            </w:r>
            <w:r w:rsidR="007B49B8">
              <w:rPr>
                <w:rFonts w:hint="eastAsia"/>
                <w:noProof/>
                <w:lang w:val="en-US" w:eastAsia="zh-CN"/>
              </w:rPr>
              <w:t>5, #9, #11 and #12</w:t>
            </w:r>
            <w:r w:rsidR="007B49B8">
              <w:rPr>
                <w:noProof/>
                <w:lang w:val="en-US"/>
              </w:rPr>
              <w:t xml:space="preserve"> can be considered in the normative work.</w:t>
            </w:r>
          </w:p>
          <w:p w14:paraId="74F214D6" w14:textId="70800A34" w:rsidR="00A02077" w:rsidRDefault="00A02077" w:rsidP="00A02077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Sol#5, </w:t>
            </w:r>
            <w:r w:rsidRPr="008E1A72">
              <w:rPr>
                <w:lang w:val="fr-FR" w:eastAsia="zh-CN"/>
              </w:rPr>
              <w:t>Location information exposure enhancement</w:t>
            </w:r>
          </w:p>
          <w:p w14:paraId="06164D8E" w14:textId="737CCAEB" w:rsidR="00A02077" w:rsidRDefault="00CB626A" w:rsidP="00A02077">
            <w:pPr>
              <w:numPr>
                <w:ilvl w:val="0"/>
                <w:numId w:val="25"/>
              </w:numPr>
            </w:pPr>
            <w:r>
              <w:rPr>
                <w:lang w:eastAsia="zh-CN"/>
              </w:rPr>
              <w:t xml:space="preserve">Enhance </w:t>
            </w:r>
            <w:r w:rsidR="001C0D8D">
              <w:rPr>
                <w:lang w:eastAsia="zh-CN"/>
              </w:rPr>
              <w:t xml:space="preserve">existing </w:t>
            </w:r>
            <w:r>
              <w:rPr>
                <w:lang w:eastAsia="zh-CN"/>
              </w:rPr>
              <w:t>"</w:t>
            </w:r>
            <w:r w:rsidRPr="00190225">
              <w:rPr>
                <w:lang w:eastAsia="zh-CN"/>
              </w:rPr>
              <w:t>Location information subscription</w:t>
            </w:r>
            <w:r>
              <w:rPr>
                <w:lang w:eastAsia="zh-CN"/>
              </w:rPr>
              <w:t>"</w:t>
            </w:r>
            <w:r w:rsidRPr="00190225">
              <w:rPr>
                <w:lang w:eastAsia="zh-CN"/>
              </w:rPr>
              <w:t xml:space="preserve"> procedure</w:t>
            </w:r>
            <w:r>
              <w:rPr>
                <w:lang w:eastAsia="zh-CN"/>
              </w:rPr>
              <w:t xml:space="preserve"> to support new parameters and expose additional value-added location data</w:t>
            </w:r>
            <w:r w:rsidR="00A02077">
              <w:rPr>
                <w:lang w:eastAsia="zh-CN"/>
              </w:rPr>
              <w:t>.</w:t>
            </w:r>
          </w:p>
          <w:p w14:paraId="3BD5248D" w14:textId="39714F28" w:rsidR="0030525C" w:rsidRPr="00B15B6B" w:rsidRDefault="0030525C" w:rsidP="0030525C">
            <w:pPr>
              <w:rPr>
                <w:color w:val="auto"/>
                <w:lang w:eastAsia="zh-CN"/>
              </w:rPr>
            </w:pPr>
            <w:r w:rsidRPr="00B15B6B">
              <w:rPr>
                <w:color w:val="auto"/>
                <w:lang w:eastAsia="zh-CN"/>
              </w:rPr>
              <w:t>Sol#</w:t>
            </w:r>
            <w:r w:rsidR="00CF06C6" w:rsidRPr="00B15B6B">
              <w:rPr>
                <w:color w:val="auto"/>
                <w:lang w:eastAsia="zh-CN"/>
              </w:rPr>
              <w:t>11</w:t>
            </w:r>
            <w:r w:rsidRPr="00B15B6B">
              <w:rPr>
                <w:color w:val="auto"/>
                <w:lang w:eastAsia="zh-CN"/>
              </w:rPr>
              <w:t xml:space="preserve">, </w:t>
            </w:r>
            <w:r w:rsidR="00E77D3D">
              <w:rPr>
                <w:lang w:val="en-US" w:eastAsia="zh-CN"/>
              </w:rPr>
              <w:t>Support for a</w:t>
            </w:r>
            <w:r w:rsidR="00E77D3D" w:rsidRPr="00931273">
              <w:rPr>
                <w:lang w:val="en-US" w:eastAsia="zh-CN"/>
              </w:rPr>
              <w:t xml:space="preserve">daptive </w:t>
            </w:r>
            <w:r w:rsidR="00E77D3D">
              <w:rPr>
                <w:lang w:val="en-US" w:eastAsia="zh-CN"/>
              </w:rPr>
              <w:t>l</w:t>
            </w:r>
            <w:r w:rsidR="00E77D3D" w:rsidRPr="00931273">
              <w:rPr>
                <w:lang w:val="en-US" w:eastAsia="zh-CN"/>
              </w:rPr>
              <w:t xml:space="preserve">ocation </w:t>
            </w:r>
            <w:r w:rsidR="00E77D3D">
              <w:rPr>
                <w:lang w:val="en-US" w:eastAsia="zh-CN"/>
              </w:rPr>
              <w:t>c</w:t>
            </w:r>
            <w:r w:rsidR="00E77D3D" w:rsidRPr="00931273">
              <w:rPr>
                <w:lang w:val="en-US" w:eastAsia="zh-CN"/>
              </w:rPr>
              <w:t xml:space="preserve">onfiguration and </w:t>
            </w:r>
            <w:r w:rsidR="00E77D3D">
              <w:rPr>
                <w:lang w:val="en-US" w:eastAsia="zh-CN"/>
              </w:rPr>
              <w:t>r</w:t>
            </w:r>
            <w:r w:rsidR="00E77D3D" w:rsidRPr="00931273">
              <w:rPr>
                <w:lang w:val="en-US" w:eastAsia="zh-CN"/>
              </w:rPr>
              <w:t>eport</w:t>
            </w:r>
            <w:r w:rsidR="00E77D3D">
              <w:rPr>
                <w:lang w:val="en-US" w:eastAsia="zh-CN"/>
              </w:rPr>
              <w:t>ing</w:t>
            </w:r>
          </w:p>
          <w:p w14:paraId="7AE8035F" w14:textId="2EEEA029" w:rsidR="0030525C" w:rsidRDefault="001C0D8D" w:rsidP="0030525C">
            <w:pPr>
              <w:numPr>
                <w:ilvl w:val="0"/>
                <w:numId w:val="25"/>
              </w:num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nhance existing "</w:t>
            </w:r>
            <w:r w:rsidRPr="003167FF">
              <w:t>Client-triggered or VAL server-triggered location reporting</w:t>
            </w:r>
            <w:r>
              <w:t>"</w:t>
            </w:r>
            <w:r w:rsidRPr="003167FF">
              <w:t xml:space="preserve"> procedure</w:t>
            </w:r>
            <w:r>
              <w:t xml:space="preserve"> to support adaptive location configuration and reporting</w:t>
            </w:r>
            <w:r w:rsidR="0030525C">
              <w:rPr>
                <w:lang w:eastAsia="zh-CN"/>
              </w:rPr>
              <w:t>.</w:t>
            </w:r>
          </w:p>
          <w:p w14:paraId="02F8AED6" w14:textId="0D968256" w:rsidR="005A0C16" w:rsidRDefault="005A0C16" w:rsidP="005A0C16"/>
          <w:p w14:paraId="6212D5BD" w14:textId="77777777" w:rsidR="00127270" w:rsidRDefault="00127270" w:rsidP="005A0C16"/>
          <w:p w14:paraId="35E4CBE8" w14:textId="1FFC2248" w:rsidR="00BF19A6" w:rsidRDefault="00BF19A6" w:rsidP="0030525C">
            <w:pPr>
              <w:numPr>
                <w:ilvl w:val="0"/>
                <w:numId w:val="25"/>
              </w:numPr>
            </w:pPr>
            <w:r>
              <w:rPr>
                <w:lang w:eastAsia="zh-CN"/>
              </w:rPr>
              <w:t xml:space="preserve">Define new "Adaptive location </w:t>
            </w:r>
            <w:r>
              <w:rPr>
                <w:lang w:eastAsia="zh-CN"/>
              </w:rPr>
              <w:lastRenderedPageBreak/>
              <w:t xml:space="preserve">configuration"procedures </w:t>
            </w:r>
          </w:p>
          <w:p w14:paraId="6E236671" w14:textId="77777777" w:rsidR="00B05C98" w:rsidRDefault="00B05C98" w:rsidP="00B05C98">
            <w:pPr>
              <w:pStyle w:val="ListParagraph"/>
            </w:pPr>
          </w:p>
          <w:p w14:paraId="26BBECEA" w14:textId="77777777" w:rsidR="00B05C98" w:rsidRDefault="00B05C98" w:rsidP="00B05C98"/>
          <w:p w14:paraId="60AFB036" w14:textId="5A24E5EC" w:rsidR="004947F8" w:rsidRDefault="004947F8" w:rsidP="004947F8">
            <w:pPr>
              <w:rPr>
                <w:lang w:eastAsia="zh-CN"/>
              </w:rPr>
            </w:pPr>
            <w:r w:rsidRPr="005A0633">
              <w:rPr>
                <w:lang w:eastAsia="zh-CN"/>
              </w:rPr>
              <w:t xml:space="preserve">Sol#12, </w:t>
            </w:r>
            <w:r w:rsidRPr="005A0633">
              <w:rPr>
                <w:lang w:val="en-US"/>
              </w:rPr>
              <w:t>Verify UE location</w:t>
            </w:r>
          </w:p>
          <w:p w14:paraId="4F0800B3" w14:textId="4565B13D" w:rsidR="004947F8" w:rsidRDefault="00A40315" w:rsidP="004947F8">
            <w:pPr>
              <w:numPr>
                <w:ilvl w:val="0"/>
                <w:numId w:val="25"/>
              </w:numPr>
            </w:pPr>
            <w:r>
              <w:rPr>
                <w:lang w:eastAsia="zh-CN"/>
              </w:rPr>
              <w:t>Define n</w:t>
            </w:r>
            <w:r w:rsidR="00A74FEA">
              <w:rPr>
                <w:rFonts w:hint="eastAsia"/>
                <w:lang w:eastAsia="zh-CN"/>
              </w:rPr>
              <w:t>ew</w:t>
            </w:r>
            <w:r w:rsidR="00A74FEA">
              <w:rPr>
                <w:lang w:eastAsia="zh-CN"/>
              </w:rPr>
              <w:t xml:space="preserve"> "Confirm </w:t>
            </w:r>
            <w:r w:rsidR="000C5B35">
              <w:rPr>
                <w:lang w:eastAsia="zh-CN"/>
              </w:rPr>
              <w:t>l</w:t>
            </w:r>
            <w:r w:rsidR="00A74FEA">
              <w:rPr>
                <w:lang w:eastAsia="zh-CN"/>
              </w:rPr>
              <w:t xml:space="preserve">ocation </w:t>
            </w:r>
            <w:r w:rsidR="000C5B35">
              <w:rPr>
                <w:lang w:eastAsia="zh-CN"/>
              </w:rPr>
              <w:t xml:space="preserve">service </w:t>
            </w:r>
            <w:r w:rsidR="00A74FEA">
              <w:rPr>
                <w:lang w:eastAsia="zh-CN"/>
              </w:rPr>
              <w:t>subscription</w:t>
            </w:r>
            <w:r w:rsidR="000C5B35">
              <w:rPr>
                <w:lang w:eastAsia="zh-CN"/>
              </w:rPr>
              <w:t xml:space="preserve"> </w:t>
            </w:r>
            <w:r w:rsidR="00A74FEA">
              <w:rPr>
                <w:lang w:eastAsia="zh-CN"/>
              </w:rPr>
              <w:t>Req</w:t>
            </w:r>
            <w:r w:rsidR="000C5B35">
              <w:rPr>
                <w:lang w:eastAsia="zh-CN"/>
              </w:rPr>
              <w:t>u</w:t>
            </w:r>
            <w:r w:rsidR="00A74FEA">
              <w:rPr>
                <w:lang w:eastAsia="zh-CN"/>
              </w:rPr>
              <w:t>est</w:t>
            </w:r>
            <w:r w:rsidR="000C5B35">
              <w:rPr>
                <w:lang w:eastAsia="zh-CN"/>
              </w:rPr>
              <w:t>/Response</w:t>
            </w:r>
            <w:r w:rsidR="00C36185">
              <w:rPr>
                <w:lang w:eastAsia="zh-CN"/>
              </w:rPr>
              <w:t xml:space="preserve"> and notification</w:t>
            </w:r>
            <w:r w:rsidR="00A74FEA">
              <w:rPr>
                <w:lang w:eastAsia="zh-CN"/>
              </w:rPr>
              <w:t xml:space="preserve">" </w:t>
            </w:r>
            <w:r w:rsidR="00C36185">
              <w:rPr>
                <w:lang w:eastAsia="zh-CN"/>
              </w:rPr>
              <w:t>API</w:t>
            </w:r>
            <w:r w:rsidR="004947F8">
              <w:rPr>
                <w:lang w:eastAsia="zh-CN"/>
              </w:rPr>
              <w:t>.</w:t>
            </w:r>
          </w:p>
          <w:p w14:paraId="197C0488" w14:textId="708D297E" w:rsidR="000C5B35" w:rsidRDefault="000C5B35" w:rsidP="004947F8">
            <w:pPr>
              <w:numPr>
                <w:ilvl w:val="0"/>
                <w:numId w:val="25"/>
              </w:numPr>
            </w:pPr>
            <w:r>
              <w:rPr>
                <w:rFonts w:hint="eastAsia"/>
                <w:lang w:eastAsia="zh-CN"/>
              </w:rPr>
              <w:t>De</w:t>
            </w:r>
            <w:r>
              <w:rPr>
                <w:lang w:eastAsia="zh-CN"/>
              </w:rPr>
              <w:t>fine new "Confirm location request/report" procedure to confirm location verification between LMS and LMC</w:t>
            </w:r>
          </w:p>
          <w:p w14:paraId="1C4128A1" w14:textId="77777777" w:rsidR="00DA0DFD" w:rsidRDefault="00DA0DFD" w:rsidP="00DA0DFD">
            <w:pPr>
              <w:rPr>
                <w:lang w:eastAsia="zh-CN"/>
              </w:rPr>
            </w:pPr>
            <w:r w:rsidRPr="00C13615">
              <w:rPr>
                <w:lang w:eastAsia="zh-CN"/>
              </w:rPr>
              <w:t>Sol#9, New ADAE Analytics on Location-related UE Group for Location Services</w:t>
            </w:r>
          </w:p>
          <w:p w14:paraId="0E14E0D6" w14:textId="05FE1E7D" w:rsidR="00944162" w:rsidRPr="004569A1" w:rsidRDefault="00F2569B" w:rsidP="00F2569B">
            <w:pPr>
              <w:numPr>
                <w:ilvl w:val="0"/>
                <w:numId w:val="25"/>
              </w:numPr>
              <w:rPr>
                <w:lang w:eastAsia="zh-CN"/>
              </w:rPr>
            </w:pPr>
            <w:r>
              <w:t>Define n</w:t>
            </w:r>
            <w:r w:rsidR="00962A78">
              <w:t xml:space="preserve">ew procedures for </w:t>
            </w:r>
            <w:r w:rsidR="00962A78" w:rsidRPr="00962A78">
              <w:t>ADAE Analytics on Location-related UE Group for Location Services</w:t>
            </w:r>
            <w:r w:rsidR="00962A78">
              <w:t>.</w:t>
            </w:r>
          </w:p>
        </w:tc>
        <w:tc>
          <w:tcPr>
            <w:tcW w:w="4225" w:type="dxa"/>
            <w:shd w:val="clear" w:color="auto" w:fill="auto"/>
          </w:tcPr>
          <w:p w14:paraId="45C501C4" w14:textId="77777777" w:rsidR="00310642" w:rsidRDefault="00310642" w:rsidP="00A66EDE">
            <w:pPr>
              <w:spacing w:after="0"/>
              <w:rPr>
                <w:lang w:val="fr-FR" w:eastAsia="zh-CN"/>
              </w:rPr>
            </w:pPr>
          </w:p>
          <w:p w14:paraId="31E19645" w14:textId="77777777" w:rsidR="00310642" w:rsidRDefault="00310642" w:rsidP="00A66EDE">
            <w:pPr>
              <w:spacing w:after="0"/>
              <w:rPr>
                <w:lang w:val="fr-FR" w:eastAsia="zh-CN"/>
              </w:rPr>
            </w:pPr>
          </w:p>
          <w:p w14:paraId="53BF7B12" w14:textId="77777777" w:rsidR="000B34A8" w:rsidRDefault="000B34A8" w:rsidP="00A66EDE">
            <w:pPr>
              <w:spacing w:after="0"/>
              <w:rPr>
                <w:lang w:val="fr-FR" w:eastAsia="zh-CN"/>
              </w:rPr>
            </w:pPr>
          </w:p>
          <w:p w14:paraId="247AE6DC" w14:textId="77777777" w:rsidR="000B34A8" w:rsidRDefault="000B34A8" w:rsidP="00A66EDE">
            <w:pPr>
              <w:spacing w:after="0"/>
              <w:rPr>
                <w:lang w:val="fr-FR" w:eastAsia="zh-CN"/>
              </w:rPr>
            </w:pPr>
          </w:p>
          <w:p w14:paraId="6DA37999" w14:textId="77777777" w:rsidR="00A0076D" w:rsidRDefault="00A0076D" w:rsidP="00A66EDE">
            <w:pPr>
              <w:spacing w:after="0"/>
              <w:rPr>
                <w:lang w:val="fr-FR" w:eastAsia="zh-CN"/>
              </w:rPr>
            </w:pPr>
          </w:p>
          <w:p w14:paraId="1DE47164" w14:textId="77777777" w:rsidR="00A0076D" w:rsidRDefault="00A0076D" w:rsidP="00A66EDE">
            <w:pPr>
              <w:spacing w:after="0"/>
              <w:rPr>
                <w:lang w:val="fr-FR" w:eastAsia="zh-CN"/>
              </w:rPr>
            </w:pPr>
          </w:p>
          <w:p w14:paraId="7FC1B82E" w14:textId="08396BAD" w:rsidR="00310642" w:rsidRDefault="000B34A8" w:rsidP="00A66EDE">
            <w:pPr>
              <w:spacing w:after="0"/>
              <w:rPr>
                <w:lang w:val="fr-FR" w:eastAsia="zh-CN"/>
              </w:rPr>
            </w:pPr>
            <w:r>
              <w:rPr>
                <w:lang w:val="fr-FR" w:eastAsia="zh-CN"/>
              </w:rPr>
              <w:t xml:space="preserve">Enhance </w:t>
            </w:r>
            <w:r w:rsidRPr="000B34A8">
              <w:rPr>
                <w:lang w:val="fr-FR" w:eastAsia="zh-CN"/>
              </w:rPr>
              <w:t xml:space="preserve">SS_LocationInfoEvent </w:t>
            </w:r>
            <w:r>
              <w:rPr>
                <w:lang w:val="fr-FR" w:eastAsia="zh-CN"/>
              </w:rPr>
              <w:t>(</w:t>
            </w:r>
            <w:r w:rsidRPr="000B34A8">
              <w:rPr>
                <w:lang w:val="fr-FR" w:eastAsia="zh-CN"/>
              </w:rPr>
              <w:t>SS_Events</w:t>
            </w:r>
            <w:r>
              <w:rPr>
                <w:lang w:val="fr-FR" w:eastAsia="zh-CN"/>
              </w:rPr>
              <w:t>) API.</w:t>
            </w:r>
          </w:p>
          <w:p w14:paraId="49703D19" w14:textId="3F86C457" w:rsidR="00F24ADF" w:rsidRDefault="00F24ADF" w:rsidP="00A66EDE">
            <w:pPr>
              <w:spacing w:after="0"/>
              <w:rPr>
                <w:lang w:val="fr-FR" w:eastAsia="zh-CN"/>
              </w:rPr>
            </w:pPr>
          </w:p>
          <w:p w14:paraId="30271B7E" w14:textId="52B58B6D" w:rsidR="00F24ADF" w:rsidRDefault="00F24ADF" w:rsidP="00A66EDE">
            <w:pPr>
              <w:spacing w:after="0"/>
              <w:rPr>
                <w:lang w:val="fr-FR" w:eastAsia="zh-CN"/>
              </w:rPr>
            </w:pPr>
          </w:p>
          <w:p w14:paraId="19B2C07F" w14:textId="45418A0B" w:rsidR="00F24ADF" w:rsidRDefault="00F24ADF" w:rsidP="00A66EDE">
            <w:pPr>
              <w:spacing w:after="0"/>
              <w:rPr>
                <w:lang w:val="fr-FR" w:eastAsia="zh-CN"/>
              </w:rPr>
            </w:pPr>
          </w:p>
          <w:p w14:paraId="7E598F06" w14:textId="1DC1CB08" w:rsidR="00F24ADF" w:rsidRDefault="00F24ADF" w:rsidP="00A66EDE">
            <w:pPr>
              <w:spacing w:after="0"/>
              <w:rPr>
                <w:lang w:val="fr-FR" w:eastAsia="zh-CN"/>
              </w:rPr>
            </w:pPr>
          </w:p>
          <w:p w14:paraId="2E96BC29" w14:textId="419E9908" w:rsidR="00F24ADF" w:rsidRDefault="00F24ADF" w:rsidP="00A66EDE">
            <w:pPr>
              <w:spacing w:after="0"/>
              <w:rPr>
                <w:lang w:val="fr-FR" w:eastAsia="zh-CN"/>
              </w:rPr>
            </w:pPr>
          </w:p>
          <w:p w14:paraId="1913179D" w14:textId="416163A5" w:rsidR="00F24ADF" w:rsidRPr="00F24ADF" w:rsidRDefault="00F24ADF" w:rsidP="00A66EDE">
            <w:pPr>
              <w:spacing w:after="0"/>
              <w:rPr>
                <w:lang w:val="fr-FR" w:eastAsia="zh-CN"/>
              </w:rPr>
            </w:pPr>
            <w:r>
              <w:rPr>
                <w:lang w:val="fr-FR" w:eastAsia="zh-CN"/>
              </w:rPr>
              <w:t xml:space="preserve">Enhance </w:t>
            </w:r>
            <w:r w:rsidRPr="00F24ADF">
              <w:rPr>
                <w:lang w:val="fr-FR" w:eastAsia="zh-CN"/>
              </w:rPr>
              <w:t>SS_LocationReporting</w:t>
            </w:r>
            <w:r>
              <w:rPr>
                <w:lang w:val="fr-FR" w:eastAsia="zh-CN"/>
              </w:rPr>
              <w:t xml:space="preserve"> API.</w:t>
            </w:r>
          </w:p>
          <w:p w14:paraId="6860C01E" w14:textId="77777777" w:rsidR="00944162" w:rsidRDefault="00944162" w:rsidP="00A66EDE">
            <w:pPr>
              <w:spacing w:after="0"/>
              <w:rPr>
                <w:lang w:val="fr-FR" w:eastAsia="zh-CN"/>
              </w:rPr>
            </w:pPr>
          </w:p>
          <w:p w14:paraId="763F9C90" w14:textId="73AE1BFC" w:rsidR="00F6257A" w:rsidRDefault="00F6257A" w:rsidP="00A66EDE">
            <w:pPr>
              <w:spacing w:after="0"/>
            </w:pPr>
            <w:r>
              <w:rPr>
                <w:lang w:val="fr-FR" w:eastAsia="zh-CN"/>
              </w:rPr>
              <w:t>Enhance "</w:t>
            </w:r>
            <w:r>
              <w:t>Client-triggered or VAL server-triggered location reporting procedure"</w:t>
            </w:r>
            <w:r w:rsidR="00EE4C2D">
              <w:t xml:space="preserve"> </w:t>
            </w:r>
            <w:r w:rsidR="00EE4C2D">
              <w:rPr>
                <w:rFonts w:hint="eastAsia"/>
                <w:lang w:eastAsia="zh-CN"/>
              </w:rPr>
              <w:t>be</w:t>
            </w:r>
            <w:r w:rsidR="00EE4C2D">
              <w:t>tween LMS and LMC</w:t>
            </w:r>
            <w:r>
              <w:t>.</w:t>
            </w:r>
          </w:p>
          <w:p w14:paraId="5C6843BF" w14:textId="77777777" w:rsidR="00143ED8" w:rsidRDefault="00143ED8" w:rsidP="00A66EDE">
            <w:pPr>
              <w:spacing w:after="0"/>
            </w:pPr>
          </w:p>
          <w:p w14:paraId="24699690" w14:textId="77777777" w:rsidR="002D2053" w:rsidRDefault="002D2053" w:rsidP="00A66EDE">
            <w:pPr>
              <w:spacing w:after="0"/>
            </w:pPr>
          </w:p>
          <w:p w14:paraId="11F4C91C" w14:textId="77777777" w:rsidR="00127270" w:rsidRDefault="00127270" w:rsidP="00A66EDE">
            <w:pPr>
              <w:spacing w:after="0"/>
            </w:pPr>
          </w:p>
          <w:p w14:paraId="74357799" w14:textId="32184B52" w:rsidR="00143ED8" w:rsidRDefault="00DE4027" w:rsidP="00A66EDE">
            <w:pPr>
              <w:spacing w:after="0"/>
            </w:pPr>
            <w:r>
              <w:t xml:space="preserve">New </w:t>
            </w:r>
            <w:r w:rsidR="00B05C98">
              <w:rPr>
                <w:lang w:eastAsia="zh-CN"/>
              </w:rPr>
              <w:t>Adaptive location configuration</w:t>
            </w:r>
            <w:r w:rsidR="00B05C98">
              <w:t xml:space="preserve"> </w:t>
            </w:r>
            <w:r>
              <w:t>procedure</w:t>
            </w:r>
            <w:r w:rsidR="00B05C98">
              <w:t xml:space="preserve"> between LMS and LMC</w:t>
            </w:r>
            <w:r>
              <w:t>.</w:t>
            </w:r>
          </w:p>
          <w:p w14:paraId="6C111949" w14:textId="77777777" w:rsidR="00143ED8" w:rsidRDefault="00143ED8" w:rsidP="00A66EDE">
            <w:pPr>
              <w:spacing w:after="0"/>
            </w:pPr>
          </w:p>
          <w:p w14:paraId="5347323D" w14:textId="77777777" w:rsidR="00BF19A6" w:rsidRDefault="00BF19A6" w:rsidP="00A66EDE">
            <w:pPr>
              <w:spacing w:after="0"/>
            </w:pPr>
          </w:p>
          <w:p w14:paraId="6EAC6845" w14:textId="77777777" w:rsidR="00B05C98" w:rsidRDefault="00B05C98" w:rsidP="00A66EDE">
            <w:pPr>
              <w:spacing w:after="0"/>
            </w:pPr>
          </w:p>
          <w:p w14:paraId="201195B7" w14:textId="77777777" w:rsidR="00B05C98" w:rsidRDefault="00B05C98" w:rsidP="00A66EDE">
            <w:pPr>
              <w:spacing w:after="0"/>
            </w:pPr>
          </w:p>
          <w:p w14:paraId="7041CC5E" w14:textId="77777777" w:rsidR="00B05C98" w:rsidRDefault="00B05C98" w:rsidP="00A66EDE">
            <w:pPr>
              <w:spacing w:after="0"/>
            </w:pPr>
          </w:p>
          <w:p w14:paraId="71A7C57F" w14:textId="77777777" w:rsidR="00B05C98" w:rsidRDefault="00B05C98" w:rsidP="00A66EDE">
            <w:pPr>
              <w:spacing w:after="0"/>
            </w:pPr>
          </w:p>
          <w:p w14:paraId="487FF895" w14:textId="1E099BB9" w:rsidR="00143ED8" w:rsidRDefault="00143ED8" w:rsidP="00A66EDE">
            <w:pPr>
              <w:spacing w:after="0"/>
            </w:pPr>
            <w:r>
              <w:t xml:space="preserve">New </w:t>
            </w:r>
            <w:r w:rsidR="00AE2D68">
              <w:t>LM</w:t>
            </w:r>
            <w:r w:rsidR="004239B4">
              <w:t>S</w:t>
            </w:r>
            <w:r w:rsidR="00AE2D68">
              <w:t xml:space="preserve"> </w:t>
            </w:r>
            <w:r>
              <w:t>API</w:t>
            </w:r>
            <w:r w:rsidR="004239B4">
              <w:t xml:space="preserve"> for confirm location service subscripton and notification</w:t>
            </w:r>
            <w:r>
              <w:t>.</w:t>
            </w:r>
          </w:p>
          <w:p w14:paraId="6E6C2E7B" w14:textId="316108AA" w:rsidR="004239B4" w:rsidRDefault="004239B4" w:rsidP="00A66EDE">
            <w:pPr>
              <w:spacing w:after="0"/>
            </w:pPr>
          </w:p>
          <w:p w14:paraId="72963899" w14:textId="473915B2" w:rsidR="004239B4" w:rsidRDefault="004239B4" w:rsidP="00A66EDE">
            <w:pPr>
              <w:spacing w:after="0"/>
            </w:pPr>
          </w:p>
          <w:p w14:paraId="74021ECF" w14:textId="747D5F63" w:rsidR="004239B4" w:rsidRDefault="004239B4" w:rsidP="00A66EDE">
            <w:pPr>
              <w:spacing w:after="0"/>
            </w:pPr>
          </w:p>
          <w:p w14:paraId="08C14D8F" w14:textId="77777777" w:rsidR="004239B4" w:rsidRDefault="004239B4" w:rsidP="00A66EDE">
            <w:pPr>
              <w:spacing w:after="0"/>
            </w:pPr>
          </w:p>
          <w:p w14:paraId="52FBEF2A" w14:textId="1FD01257" w:rsidR="00143ED8" w:rsidRDefault="00143ED8" w:rsidP="00A66EDE">
            <w:pPr>
              <w:spacing w:after="0"/>
            </w:pPr>
            <w:r>
              <w:t>New procedure</w:t>
            </w:r>
            <w:r w:rsidR="007D3EAD">
              <w:t xml:space="preserve"> for confirm location verification between LMS and LMC</w:t>
            </w:r>
            <w:r>
              <w:t>.</w:t>
            </w:r>
          </w:p>
          <w:p w14:paraId="3CC360CD" w14:textId="77777777" w:rsidR="00962A78" w:rsidRDefault="00962A78" w:rsidP="00F24ADF">
            <w:pPr>
              <w:spacing w:after="0"/>
            </w:pPr>
          </w:p>
          <w:p w14:paraId="729497E4" w14:textId="77777777" w:rsidR="00962A78" w:rsidRDefault="00962A78" w:rsidP="00F24ADF">
            <w:pPr>
              <w:spacing w:after="0"/>
            </w:pPr>
          </w:p>
          <w:p w14:paraId="42C4651A" w14:textId="77777777" w:rsidR="00962A78" w:rsidRDefault="00962A78" w:rsidP="00F24ADF">
            <w:pPr>
              <w:spacing w:after="0"/>
            </w:pPr>
          </w:p>
          <w:p w14:paraId="448A078E" w14:textId="77777777" w:rsidR="00962A78" w:rsidRDefault="00962A78" w:rsidP="00F24ADF">
            <w:pPr>
              <w:spacing w:after="0"/>
            </w:pPr>
          </w:p>
          <w:p w14:paraId="0C572C70" w14:textId="2140FD04" w:rsidR="00962A78" w:rsidRDefault="00962A78" w:rsidP="00F24ADF">
            <w:pPr>
              <w:spacing w:after="0"/>
            </w:pPr>
            <w:r>
              <w:t>New ADAES API</w:t>
            </w:r>
            <w:r w:rsidR="00E86DAA">
              <w:t xml:space="preserve"> for location-related UE groups analytics, e.g., Locatoin-related UE group analytics subscription request/response and notification, Get location-related UE group analytics request/response</w:t>
            </w:r>
            <w:r>
              <w:t>.</w:t>
            </w:r>
          </w:p>
          <w:p w14:paraId="5537522D" w14:textId="77777777" w:rsidR="00E86DAA" w:rsidRDefault="00E86DAA" w:rsidP="00F24ADF">
            <w:pPr>
              <w:spacing w:after="0"/>
            </w:pPr>
          </w:p>
          <w:p w14:paraId="583A9BF1" w14:textId="6409289C" w:rsidR="00962A78" w:rsidRPr="004569A1" w:rsidRDefault="00962A78" w:rsidP="00F24ADF">
            <w:pPr>
              <w:spacing w:after="0"/>
              <w:rPr>
                <w:lang w:val="fr-FR" w:eastAsia="zh-CN"/>
              </w:rPr>
            </w:pPr>
            <w:r>
              <w:t>New ADAES procedure</w:t>
            </w:r>
            <w:r w:rsidR="00246E65">
              <w:t xml:space="preserve"> for location information collection subscription request/response and notification</w:t>
            </w:r>
            <w:r>
              <w:t>.</w:t>
            </w:r>
          </w:p>
        </w:tc>
        <w:tc>
          <w:tcPr>
            <w:tcW w:w="1410" w:type="dxa"/>
            <w:shd w:val="clear" w:color="auto" w:fill="auto"/>
          </w:tcPr>
          <w:p w14:paraId="79BC72EE" w14:textId="77777777" w:rsidR="000B34A8" w:rsidRDefault="000B34A8" w:rsidP="00A66EDE">
            <w:pPr>
              <w:spacing w:after="0"/>
              <w:rPr>
                <w:lang w:val="fr-FR" w:eastAsia="zh-CN"/>
              </w:rPr>
            </w:pPr>
          </w:p>
          <w:p w14:paraId="5BF7D6A2" w14:textId="77777777" w:rsidR="000B34A8" w:rsidRDefault="000B34A8" w:rsidP="00A66EDE">
            <w:pPr>
              <w:spacing w:after="0"/>
              <w:rPr>
                <w:lang w:val="fr-FR" w:eastAsia="zh-CN"/>
              </w:rPr>
            </w:pPr>
          </w:p>
          <w:p w14:paraId="504066E2" w14:textId="77777777" w:rsidR="000B34A8" w:rsidRDefault="000B34A8" w:rsidP="00A66EDE">
            <w:pPr>
              <w:spacing w:after="0"/>
              <w:rPr>
                <w:lang w:val="fr-FR" w:eastAsia="zh-CN"/>
              </w:rPr>
            </w:pPr>
          </w:p>
          <w:p w14:paraId="73CD334F" w14:textId="77777777" w:rsidR="000B34A8" w:rsidRDefault="000B34A8" w:rsidP="00A66EDE">
            <w:pPr>
              <w:spacing w:after="0"/>
              <w:rPr>
                <w:lang w:val="fr-FR" w:eastAsia="zh-CN"/>
              </w:rPr>
            </w:pPr>
          </w:p>
          <w:p w14:paraId="56A56713" w14:textId="77777777" w:rsidR="00A0076D" w:rsidRDefault="00A0076D" w:rsidP="00A66EDE">
            <w:pPr>
              <w:spacing w:after="0"/>
              <w:rPr>
                <w:lang w:val="fr-FR" w:eastAsia="zh-CN"/>
              </w:rPr>
            </w:pPr>
          </w:p>
          <w:p w14:paraId="63577173" w14:textId="77777777" w:rsidR="00A0076D" w:rsidRDefault="00A0076D" w:rsidP="00A66EDE">
            <w:pPr>
              <w:spacing w:after="0"/>
              <w:rPr>
                <w:lang w:val="fr-FR" w:eastAsia="zh-CN"/>
              </w:rPr>
            </w:pPr>
          </w:p>
          <w:p w14:paraId="4D92199C" w14:textId="478F6661" w:rsidR="000B34A8" w:rsidRDefault="000B34A8" w:rsidP="00A66EDE">
            <w:pPr>
              <w:spacing w:after="0"/>
              <w:rPr>
                <w:lang w:val="fr-FR" w:eastAsia="zh-CN"/>
              </w:rPr>
            </w:pPr>
            <w:r>
              <w:rPr>
                <w:lang w:val="fr-FR" w:eastAsia="zh-CN"/>
              </w:rPr>
              <w:t>29</w:t>
            </w:r>
            <w:r>
              <w:rPr>
                <w:rFonts w:hint="eastAsia"/>
                <w:lang w:val="fr-FR" w:eastAsia="zh-CN"/>
              </w:rPr>
              <w:t>.</w:t>
            </w:r>
            <w:r>
              <w:rPr>
                <w:lang w:val="fr-FR" w:eastAsia="zh-CN"/>
              </w:rPr>
              <w:t>549, CT3</w:t>
            </w:r>
          </w:p>
          <w:p w14:paraId="78ED46F7" w14:textId="77777777" w:rsidR="000B34A8" w:rsidRDefault="000B34A8" w:rsidP="00A66EDE">
            <w:pPr>
              <w:spacing w:after="0"/>
              <w:rPr>
                <w:lang w:val="fr-FR" w:eastAsia="zh-CN"/>
              </w:rPr>
            </w:pPr>
          </w:p>
          <w:p w14:paraId="41C87501" w14:textId="77777777" w:rsidR="000B34A8" w:rsidRDefault="000B34A8" w:rsidP="00A66EDE">
            <w:pPr>
              <w:spacing w:after="0"/>
              <w:rPr>
                <w:lang w:val="fr-FR" w:eastAsia="zh-CN"/>
              </w:rPr>
            </w:pPr>
          </w:p>
          <w:p w14:paraId="32DF4BB1" w14:textId="77777777" w:rsidR="00944162" w:rsidRDefault="00944162" w:rsidP="00A66EDE">
            <w:pPr>
              <w:spacing w:after="0"/>
              <w:rPr>
                <w:lang w:val="fr-FR" w:eastAsia="zh-CN"/>
              </w:rPr>
            </w:pPr>
          </w:p>
          <w:p w14:paraId="551EABAA" w14:textId="77777777" w:rsidR="00F24ADF" w:rsidRDefault="00F24ADF" w:rsidP="00A66EDE">
            <w:pPr>
              <w:spacing w:after="0"/>
              <w:rPr>
                <w:lang w:val="fr-FR" w:eastAsia="zh-CN"/>
              </w:rPr>
            </w:pPr>
          </w:p>
          <w:p w14:paraId="3C0C5068" w14:textId="6B3CA3AE" w:rsidR="00F24ADF" w:rsidRDefault="00F24ADF" w:rsidP="00A66EDE">
            <w:pPr>
              <w:spacing w:after="0"/>
              <w:rPr>
                <w:lang w:val="fr-FR" w:eastAsia="zh-CN"/>
              </w:rPr>
            </w:pPr>
          </w:p>
          <w:p w14:paraId="106048EB" w14:textId="5B0676F7" w:rsidR="00073F7D" w:rsidRDefault="00073F7D" w:rsidP="00A66EDE">
            <w:pPr>
              <w:spacing w:after="0"/>
              <w:rPr>
                <w:lang w:val="fr-FR" w:eastAsia="zh-CN"/>
              </w:rPr>
            </w:pPr>
          </w:p>
          <w:p w14:paraId="28CD87EE" w14:textId="77777777" w:rsidR="00F24ADF" w:rsidRDefault="00F24ADF" w:rsidP="00A66EDE">
            <w:pPr>
              <w:spacing w:after="0"/>
              <w:rPr>
                <w:lang w:val="fr-FR" w:eastAsia="zh-CN"/>
              </w:rPr>
            </w:pPr>
            <w:r>
              <w:rPr>
                <w:lang w:val="fr-FR" w:eastAsia="zh-CN"/>
              </w:rPr>
              <w:t>29</w:t>
            </w:r>
            <w:r>
              <w:rPr>
                <w:rFonts w:hint="eastAsia"/>
                <w:lang w:val="fr-FR" w:eastAsia="zh-CN"/>
              </w:rPr>
              <w:t>.</w:t>
            </w:r>
            <w:r>
              <w:rPr>
                <w:lang w:val="fr-FR" w:eastAsia="zh-CN"/>
              </w:rPr>
              <w:t>549, CT3</w:t>
            </w:r>
          </w:p>
          <w:p w14:paraId="7303F68A" w14:textId="77777777" w:rsidR="00F24ADF" w:rsidRDefault="00F24ADF" w:rsidP="00A66EDE">
            <w:pPr>
              <w:spacing w:after="0"/>
              <w:rPr>
                <w:lang w:val="fr-FR" w:eastAsia="zh-CN"/>
              </w:rPr>
            </w:pPr>
          </w:p>
          <w:p w14:paraId="060C4102" w14:textId="100B6726" w:rsidR="00DE4027" w:rsidRDefault="00DE4027" w:rsidP="00A66EDE">
            <w:pPr>
              <w:spacing w:after="0"/>
              <w:rPr>
                <w:lang w:val="fr-FR" w:eastAsia="zh-CN"/>
              </w:rPr>
            </w:pPr>
          </w:p>
          <w:p w14:paraId="40A006BE" w14:textId="6D08CF79" w:rsidR="00F6257A" w:rsidRDefault="00F6257A" w:rsidP="00A66EDE">
            <w:pPr>
              <w:spacing w:after="0"/>
              <w:rPr>
                <w:lang w:val="fr-FR" w:eastAsia="zh-CN"/>
              </w:rPr>
            </w:pPr>
            <w:r>
              <w:rPr>
                <w:lang w:val="fr-FR" w:eastAsia="zh-CN"/>
              </w:rPr>
              <w:t>24.545, CT1</w:t>
            </w:r>
          </w:p>
          <w:p w14:paraId="07287C83" w14:textId="77777777" w:rsidR="00DE4027" w:rsidRDefault="00DE4027" w:rsidP="00A66EDE">
            <w:pPr>
              <w:spacing w:after="0"/>
              <w:rPr>
                <w:lang w:val="fr-FR" w:eastAsia="zh-CN"/>
              </w:rPr>
            </w:pPr>
          </w:p>
          <w:p w14:paraId="3529D81F" w14:textId="77777777" w:rsidR="00DE4027" w:rsidRDefault="00DE4027" w:rsidP="00A66EDE">
            <w:pPr>
              <w:spacing w:after="0"/>
              <w:rPr>
                <w:lang w:val="fr-FR" w:eastAsia="zh-CN"/>
              </w:rPr>
            </w:pPr>
          </w:p>
          <w:p w14:paraId="6CC8AA03" w14:textId="77777777" w:rsidR="00127270" w:rsidRDefault="00127270" w:rsidP="00A66EDE">
            <w:pPr>
              <w:spacing w:after="0"/>
              <w:rPr>
                <w:lang w:val="fr-FR" w:eastAsia="zh-CN"/>
              </w:rPr>
            </w:pPr>
          </w:p>
          <w:p w14:paraId="7156FC9E" w14:textId="77777777" w:rsidR="00127270" w:rsidRDefault="00127270" w:rsidP="00A66EDE">
            <w:pPr>
              <w:spacing w:after="0"/>
              <w:rPr>
                <w:lang w:val="fr-FR" w:eastAsia="zh-CN"/>
              </w:rPr>
            </w:pPr>
          </w:p>
          <w:p w14:paraId="05B840C4" w14:textId="1C6888DB" w:rsidR="00143ED8" w:rsidRDefault="00DE4027" w:rsidP="00A66EDE">
            <w:pPr>
              <w:spacing w:after="0"/>
              <w:rPr>
                <w:lang w:val="fr-FR" w:eastAsia="zh-CN"/>
              </w:rPr>
            </w:pPr>
            <w:r>
              <w:rPr>
                <w:lang w:val="fr-FR" w:eastAsia="zh-CN"/>
              </w:rPr>
              <w:t>24.545, CT1</w:t>
            </w:r>
          </w:p>
          <w:p w14:paraId="167C6A30" w14:textId="409BF17D" w:rsidR="00D31E8E" w:rsidRDefault="00D31E8E" w:rsidP="00A66EDE">
            <w:pPr>
              <w:spacing w:after="0"/>
              <w:rPr>
                <w:lang w:val="fr-FR" w:eastAsia="zh-CN"/>
              </w:rPr>
            </w:pPr>
          </w:p>
          <w:p w14:paraId="13C42566" w14:textId="77777777" w:rsidR="00DE4027" w:rsidRDefault="00DE4027" w:rsidP="00A66EDE">
            <w:pPr>
              <w:spacing w:after="0"/>
              <w:rPr>
                <w:lang w:val="fr-FR" w:eastAsia="zh-CN"/>
              </w:rPr>
            </w:pPr>
          </w:p>
          <w:p w14:paraId="78EF8275" w14:textId="77777777" w:rsidR="00B05C98" w:rsidRDefault="00B05C98" w:rsidP="00A66EDE">
            <w:pPr>
              <w:spacing w:after="0"/>
              <w:rPr>
                <w:lang w:val="fr-FR" w:eastAsia="zh-CN"/>
              </w:rPr>
            </w:pPr>
          </w:p>
          <w:p w14:paraId="593C5BF9" w14:textId="77777777" w:rsidR="00B05C98" w:rsidRDefault="00B05C98" w:rsidP="00A66EDE">
            <w:pPr>
              <w:spacing w:after="0"/>
              <w:rPr>
                <w:lang w:val="fr-FR" w:eastAsia="zh-CN"/>
              </w:rPr>
            </w:pPr>
          </w:p>
          <w:p w14:paraId="50555BEF" w14:textId="77777777" w:rsidR="00B05C98" w:rsidRDefault="00B05C98" w:rsidP="00A66EDE">
            <w:pPr>
              <w:spacing w:after="0"/>
              <w:rPr>
                <w:lang w:val="fr-FR" w:eastAsia="zh-CN"/>
              </w:rPr>
            </w:pPr>
          </w:p>
          <w:p w14:paraId="312B697A" w14:textId="77777777" w:rsidR="00B05C98" w:rsidRDefault="00B05C98" w:rsidP="00A66EDE">
            <w:pPr>
              <w:spacing w:after="0"/>
              <w:rPr>
                <w:lang w:val="fr-FR" w:eastAsia="zh-CN"/>
              </w:rPr>
            </w:pPr>
          </w:p>
          <w:p w14:paraId="518E4E6F" w14:textId="77777777" w:rsidR="00B05C98" w:rsidRDefault="00B05C98" w:rsidP="00A66EDE">
            <w:pPr>
              <w:spacing w:after="0"/>
              <w:rPr>
                <w:lang w:val="fr-FR" w:eastAsia="zh-CN"/>
              </w:rPr>
            </w:pPr>
          </w:p>
          <w:p w14:paraId="603ED559" w14:textId="09851549" w:rsidR="00143ED8" w:rsidRDefault="00143ED8" w:rsidP="00A66EDE">
            <w:pPr>
              <w:spacing w:after="0"/>
              <w:rPr>
                <w:lang w:val="fr-FR" w:eastAsia="zh-CN"/>
              </w:rPr>
            </w:pPr>
            <w:r>
              <w:rPr>
                <w:lang w:val="fr-FR" w:eastAsia="zh-CN"/>
              </w:rPr>
              <w:t>29</w:t>
            </w:r>
            <w:r>
              <w:rPr>
                <w:rFonts w:hint="eastAsia"/>
                <w:lang w:val="fr-FR" w:eastAsia="zh-CN"/>
              </w:rPr>
              <w:t>.</w:t>
            </w:r>
            <w:r>
              <w:rPr>
                <w:lang w:val="fr-FR" w:eastAsia="zh-CN"/>
              </w:rPr>
              <w:t>549, CT3</w:t>
            </w:r>
          </w:p>
          <w:p w14:paraId="68060407" w14:textId="77777777" w:rsidR="00326F5D" w:rsidRDefault="00326F5D" w:rsidP="00A66EDE">
            <w:pPr>
              <w:spacing w:after="0"/>
              <w:rPr>
                <w:lang w:val="fr-FR" w:eastAsia="zh-CN"/>
              </w:rPr>
            </w:pPr>
          </w:p>
          <w:p w14:paraId="17BCFF72" w14:textId="77777777" w:rsidR="00326F5D" w:rsidRDefault="00326F5D" w:rsidP="00A66EDE">
            <w:pPr>
              <w:spacing w:after="0"/>
              <w:rPr>
                <w:lang w:val="fr-FR" w:eastAsia="zh-CN"/>
              </w:rPr>
            </w:pPr>
          </w:p>
          <w:p w14:paraId="7F42C744" w14:textId="77777777" w:rsidR="00326F5D" w:rsidRDefault="00326F5D" w:rsidP="00A66EDE">
            <w:pPr>
              <w:spacing w:after="0"/>
              <w:rPr>
                <w:lang w:val="fr-FR" w:eastAsia="zh-CN"/>
              </w:rPr>
            </w:pPr>
          </w:p>
          <w:p w14:paraId="45125047" w14:textId="77777777" w:rsidR="00326F5D" w:rsidRDefault="00326F5D" w:rsidP="00A66EDE">
            <w:pPr>
              <w:spacing w:after="0"/>
              <w:rPr>
                <w:lang w:val="fr-FR" w:eastAsia="zh-CN"/>
              </w:rPr>
            </w:pPr>
          </w:p>
          <w:p w14:paraId="6AA397DF" w14:textId="77777777" w:rsidR="00326F5D" w:rsidRDefault="00326F5D" w:rsidP="00A66EDE">
            <w:pPr>
              <w:spacing w:after="0"/>
              <w:rPr>
                <w:lang w:val="fr-FR" w:eastAsia="zh-CN"/>
              </w:rPr>
            </w:pPr>
          </w:p>
          <w:p w14:paraId="531E11A7" w14:textId="23D62DB1" w:rsidR="00143ED8" w:rsidRDefault="00143ED8" w:rsidP="00A66EDE">
            <w:pPr>
              <w:spacing w:after="0"/>
              <w:rPr>
                <w:lang w:val="fr-FR" w:eastAsia="zh-CN"/>
              </w:rPr>
            </w:pPr>
            <w:r>
              <w:rPr>
                <w:lang w:val="fr-FR" w:eastAsia="zh-CN"/>
              </w:rPr>
              <w:t>24.545, CT1</w:t>
            </w:r>
          </w:p>
          <w:p w14:paraId="1300738D" w14:textId="77777777" w:rsidR="00143ED8" w:rsidRDefault="00143ED8" w:rsidP="00143ED8">
            <w:pPr>
              <w:spacing w:after="0"/>
              <w:rPr>
                <w:lang w:val="fr-FR" w:eastAsia="zh-CN"/>
              </w:rPr>
            </w:pPr>
          </w:p>
          <w:p w14:paraId="24727130" w14:textId="3CCE1D13" w:rsidR="00143ED8" w:rsidRDefault="00143ED8" w:rsidP="00962A78">
            <w:pPr>
              <w:spacing w:after="0"/>
              <w:rPr>
                <w:lang w:val="fr-FR" w:eastAsia="zh-CN"/>
              </w:rPr>
            </w:pPr>
          </w:p>
          <w:p w14:paraId="4A3E311A" w14:textId="270A4FD3" w:rsidR="00962A78" w:rsidRDefault="00962A78" w:rsidP="00962A78">
            <w:pPr>
              <w:spacing w:after="0"/>
              <w:rPr>
                <w:lang w:val="fr-FR" w:eastAsia="zh-CN"/>
              </w:rPr>
            </w:pPr>
          </w:p>
          <w:p w14:paraId="51A5213A" w14:textId="77777777" w:rsidR="0079757A" w:rsidRDefault="0079757A" w:rsidP="00962A78">
            <w:pPr>
              <w:spacing w:after="0"/>
              <w:rPr>
                <w:lang w:val="fr-FR" w:eastAsia="zh-CN"/>
              </w:rPr>
            </w:pPr>
          </w:p>
          <w:p w14:paraId="06F57A03" w14:textId="77777777" w:rsidR="005F1BE6" w:rsidRDefault="005F1BE6" w:rsidP="00962A78">
            <w:pPr>
              <w:spacing w:after="0"/>
              <w:rPr>
                <w:lang w:val="fr-FR" w:eastAsia="zh-CN"/>
              </w:rPr>
            </w:pPr>
          </w:p>
          <w:p w14:paraId="05A07C06" w14:textId="4D54C375" w:rsidR="00962A78" w:rsidRDefault="00962A78" w:rsidP="00962A78">
            <w:pPr>
              <w:spacing w:after="0"/>
              <w:rPr>
                <w:lang w:val="fr-FR" w:eastAsia="zh-CN"/>
              </w:rPr>
            </w:pPr>
            <w:r>
              <w:rPr>
                <w:lang w:val="fr-FR" w:eastAsia="zh-CN"/>
              </w:rPr>
              <w:t>29.54</w:t>
            </w:r>
            <w:r w:rsidR="00177648">
              <w:rPr>
                <w:lang w:val="fr-FR" w:eastAsia="zh-CN"/>
              </w:rPr>
              <w:t>9</w:t>
            </w:r>
            <w:r>
              <w:rPr>
                <w:lang w:val="fr-FR" w:eastAsia="zh-CN"/>
              </w:rPr>
              <w:t>, CT3</w:t>
            </w:r>
          </w:p>
          <w:p w14:paraId="4BA7ACBA" w14:textId="31CF8CD2" w:rsidR="00A65D01" w:rsidRDefault="00A65D01" w:rsidP="00962A78">
            <w:pPr>
              <w:spacing w:after="0"/>
              <w:rPr>
                <w:lang w:val="fr-FR" w:eastAsia="zh-CN"/>
              </w:rPr>
            </w:pPr>
          </w:p>
          <w:p w14:paraId="025A30D4" w14:textId="5CAF15C3" w:rsidR="00A65D01" w:rsidRDefault="00A65D01" w:rsidP="00962A78">
            <w:pPr>
              <w:spacing w:after="0"/>
              <w:rPr>
                <w:lang w:val="fr-FR" w:eastAsia="zh-CN"/>
              </w:rPr>
            </w:pPr>
          </w:p>
          <w:p w14:paraId="43E2C596" w14:textId="1C557F80" w:rsidR="00A65D01" w:rsidRDefault="00A65D01" w:rsidP="00962A78">
            <w:pPr>
              <w:spacing w:after="0"/>
              <w:rPr>
                <w:lang w:val="fr-FR" w:eastAsia="zh-CN"/>
              </w:rPr>
            </w:pPr>
          </w:p>
          <w:p w14:paraId="1709105E" w14:textId="52D8DF1D" w:rsidR="00A65D01" w:rsidRDefault="00A65D01" w:rsidP="00962A78">
            <w:pPr>
              <w:spacing w:after="0"/>
              <w:rPr>
                <w:lang w:val="fr-FR" w:eastAsia="zh-CN"/>
              </w:rPr>
            </w:pPr>
          </w:p>
          <w:p w14:paraId="64F43C1E" w14:textId="77777777" w:rsidR="00A65D01" w:rsidRDefault="00A65D01" w:rsidP="00962A78">
            <w:pPr>
              <w:spacing w:after="0"/>
              <w:rPr>
                <w:lang w:val="fr-FR" w:eastAsia="zh-CN"/>
              </w:rPr>
            </w:pPr>
          </w:p>
          <w:p w14:paraId="36C6A50C" w14:textId="41358118" w:rsidR="00962A78" w:rsidRDefault="00962A78" w:rsidP="00962A78">
            <w:pPr>
              <w:spacing w:after="0"/>
              <w:rPr>
                <w:lang w:val="fr-FR" w:eastAsia="zh-CN"/>
              </w:rPr>
            </w:pPr>
            <w:r>
              <w:rPr>
                <w:lang w:val="fr-FR" w:eastAsia="zh-CN"/>
              </w:rPr>
              <w:t>24.559, CT1</w:t>
            </w:r>
          </w:p>
          <w:p w14:paraId="3F5456A2" w14:textId="4D6A648E" w:rsidR="00962A78" w:rsidRPr="004569A1" w:rsidRDefault="00962A78" w:rsidP="000B34A8">
            <w:pPr>
              <w:rPr>
                <w:lang w:val="fr-FR" w:eastAsia="zh-CN"/>
              </w:rPr>
            </w:pPr>
          </w:p>
        </w:tc>
      </w:tr>
      <w:tr w:rsidR="00944162" w:rsidRPr="00782D88" w14:paraId="6CDCABD1" w14:textId="77777777" w:rsidTr="00C2798E">
        <w:tc>
          <w:tcPr>
            <w:tcW w:w="4219" w:type="dxa"/>
            <w:shd w:val="clear" w:color="auto" w:fill="auto"/>
          </w:tcPr>
          <w:p w14:paraId="21D175B3" w14:textId="57C3BBCB" w:rsidR="00944162" w:rsidRPr="004569A1" w:rsidRDefault="00944162" w:rsidP="002D2053">
            <w:pPr>
              <w:rPr>
                <w:b/>
                <w:lang w:val="fr-FR" w:eastAsia="zh-CN"/>
              </w:rPr>
            </w:pPr>
            <w:r w:rsidRPr="004569A1">
              <w:rPr>
                <w:b/>
                <w:lang w:val="fr-FR" w:eastAsia="zh-CN"/>
              </w:rPr>
              <w:lastRenderedPageBreak/>
              <w:t>KI</w:t>
            </w:r>
            <w:r w:rsidRPr="004569A1">
              <w:rPr>
                <w:rFonts w:hint="eastAsia"/>
                <w:b/>
                <w:lang w:val="fr-FR" w:eastAsia="zh-CN"/>
              </w:rPr>
              <w:t>#5</w:t>
            </w:r>
            <w:r w:rsidRPr="004569A1">
              <w:rPr>
                <w:b/>
                <w:lang w:val="fr-FR" w:eastAsia="zh-CN"/>
              </w:rPr>
              <w:t>:</w:t>
            </w:r>
            <w:r w:rsidRPr="004569A1">
              <w:rPr>
                <w:rFonts w:hint="eastAsia"/>
                <w:b/>
                <w:lang w:val="fr-FR" w:eastAsia="zh-CN"/>
              </w:rPr>
              <w:t xml:space="preserve"> </w:t>
            </w:r>
            <w:r w:rsidR="00C2798E" w:rsidRPr="00C2798E">
              <w:rPr>
                <w:b/>
                <w:lang w:eastAsia="zh-CN"/>
              </w:rPr>
              <w:t>Support for ranging/sidelink positioning services</w:t>
            </w:r>
          </w:p>
        </w:tc>
        <w:tc>
          <w:tcPr>
            <w:tcW w:w="4225" w:type="dxa"/>
            <w:shd w:val="clear" w:color="auto" w:fill="auto"/>
          </w:tcPr>
          <w:p w14:paraId="7B9D0BD8" w14:textId="5B1346B9" w:rsidR="00944162" w:rsidRPr="004569A1" w:rsidRDefault="00944162" w:rsidP="00751C4B">
            <w:pPr>
              <w:rPr>
                <w:b/>
                <w:lang w:val="fr-FR" w:eastAsia="zh-CN"/>
              </w:rPr>
            </w:pPr>
          </w:p>
        </w:tc>
        <w:tc>
          <w:tcPr>
            <w:tcW w:w="1410" w:type="dxa"/>
            <w:shd w:val="clear" w:color="auto" w:fill="auto"/>
          </w:tcPr>
          <w:p w14:paraId="52DC6A09" w14:textId="77777777" w:rsidR="00944162" w:rsidRPr="004569A1" w:rsidRDefault="00944162" w:rsidP="002D2053">
            <w:pPr>
              <w:rPr>
                <w:b/>
                <w:lang w:val="fr-FR" w:eastAsia="zh-CN"/>
              </w:rPr>
            </w:pPr>
          </w:p>
        </w:tc>
      </w:tr>
      <w:tr w:rsidR="00944162" w:rsidRPr="00782D88" w14:paraId="1612AABD" w14:textId="77777777" w:rsidTr="00C2798E">
        <w:tc>
          <w:tcPr>
            <w:tcW w:w="4219" w:type="dxa"/>
            <w:shd w:val="clear" w:color="auto" w:fill="auto"/>
          </w:tcPr>
          <w:p w14:paraId="476EE08B" w14:textId="1C4AA631" w:rsidR="005D3CF8" w:rsidRDefault="00BC0A5D" w:rsidP="00D4683B">
            <w:pPr>
              <w:rPr>
                <w:lang w:eastAsia="zh-CN"/>
              </w:rPr>
            </w:pPr>
            <w:r w:rsidRPr="00BC0A5D">
              <w:rPr>
                <w:b/>
                <w:lang w:val="en-US" w:eastAsia="zh-CN"/>
              </w:rPr>
              <w:t xml:space="preserve">Conclusion: </w:t>
            </w:r>
            <w:r w:rsidR="005D3CF8">
              <w:rPr>
                <w:lang w:val="en-US" w:eastAsia="zh-CN"/>
              </w:rPr>
              <w:t>Solution #</w:t>
            </w:r>
            <w:r w:rsidR="005D3CF8">
              <w:rPr>
                <w:rFonts w:hint="eastAsia"/>
                <w:lang w:val="en-US" w:eastAsia="zh-CN"/>
              </w:rPr>
              <w:t>7</w:t>
            </w:r>
            <w:r w:rsidR="005D3CF8" w:rsidRPr="00510AC3">
              <w:rPr>
                <w:lang w:val="en-US" w:eastAsia="zh-CN"/>
              </w:rPr>
              <w:t xml:space="preserve"> </w:t>
            </w:r>
            <w:r w:rsidR="005D3CF8">
              <w:rPr>
                <w:lang w:val="en-US" w:eastAsia="zh-CN"/>
              </w:rPr>
              <w:t>and Solution#</w:t>
            </w:r>
            <w:r w:rsidR="005D3CF8">
              <w:rPr>
                <w:rFonts w:hint="eastAsia"/>
                <w:lang w:val="en-US" w:eastAsia="zh-CN"/>
              </w:rPr>
              <w:t>8</w:t>
            </w:r>
            <w:r w:rsidR="005D3CF8">
              <w:rPr>
                <w:lang w:val="en-US" w:eastAsia="zh-CN"/>
              </w:rPr>
              <w:t xml:space="preserve"> </w:t>
            </w:r>
            <w:r w:rsidR="005D3CF8" w:rsidRPr="00510AC3">
              <w:rPr>
                <w:lang w:val="en-US" w:eastAsia="zh-CN"/>
              </w:rPr>
              <w:t>can be considered in the norma</w:t>
            </w:r>
            <w:r w:rsidR="005D3CF8">
              <w:rPr>
                <w:lang w:val="en-US" w:eastAsia="zh-CN"/>
              </w:rPr>
              <w:t>tive work</w:t>
            </w:r>
            <w:r w:rsidR="005D3CF8">
              <w:rPr>
                <w:rFonts w:hint="eastAsia"/>
                <w:lang w:val="en-US" w:eastAsia="zh-CN"/>
              </w:rPr>
              <w:t>.</w:t>
            </w:r>
          </w:p>
          <w:p w14:paraId="44095B1D" w14:textId="351A279F" w:rsidR="00D4683B" w:rsidRDefault="00D4683B" w:rsidP="00D4683B">
            <w:pPr>
              <w:rPr>
                <w:lang w:eastAsia="zh-CN"/>
              </w:rPr>
            </w:pPr>
            <w:r w:rsidRPr="008916D5">
              <w:rPr>
                <w:lang w:eastAsia="zh-CN"/>
              </w:rPr>
              <w:t xml:space="preserve">Sol#7, </w:t>
            </w:r>
            <w:r w:rsidRPr="008916D5">
              <w:t>Support for SL positioning/ranging enablement</w:t>
            </w:r>
          </w:p>
          <w:p w14:paraId="32A186C9" w14:textId="407E7347" w:rsidR="005E5231" w:rsidRDefault="00AA7B87" w:rsidP="00944162">
            <w:pPr>
              <w:numPr>
                <w:ilvl w:val="0"/>
                <w:numId w:val="25"/>
              </w:numPr>
              <w:rPr>
                <w:lang w:eastAsia="zh-CN"/>
              </w:rPr>
            </w:pPr>
            <w:r>
              <w:rPr>
                <w:lang w:eastAsia="zh-CN"/>
              </w:rPr>
              <w:t xml:space="preserve">Define </w:t>
            </w:r>
            <w:r w:rsidR="0056545E">
              <w:rPr>
                <w:lang w:eastAsia="zh-CN"/>
              </w:rPr>
              <w:t xml:space="preserve">a </w:t>
            </w:r>
            <w:r>
              <w:rPr>
                <w:lang w:eastAsia="zh-CN"/>
              </w:rPr>
              <w:t>n</w:t>
            </w:r>
            <w:r w:rsidRPr="00AA7B87">
              <w:rPr>
                <w:lang w:eastAsia="zh-CN"/>
              </w:rPr>
              <w:t xml:space="preserve">ew </w:t>
            </w:r>
            <w:r w:rsidR="00CE30CA">
              <w:rPr>
                <w:lang w:eastAsia="zh-CN"/>
              </w:rPr>
              <w:t>LMS API to support SL positioning/ranging</w:t>
            </w:r>
            <w:r w:rsidR="0056545E">
              <w:rPr>
                <w:lang w:eastAsia="zh-CN"/>
              </w:rPr>
              <w:t xml:space="preserve"> </w:t>
            </w:r>
            <w:r w:rsidR="0056545E" w:rsidRPr="008916D5">
              <w:t>enablement</w:t>
            </w:r>
            <w:r w:rsidR="00CE30CA">
              <w:rPr>
                <w:lang w:eastAsia="zh-CN"/>
              </w:rPr>
              <w:t xml:space="preserve">, e.g., </w:t>
            </w:r>
            <w:r w:rsidR="00751C4B">
              <w:rPr>
                <w:lang w:eastAsia="zh-CN"/>
              </w:rPr>
              <w:t>SL Positioning management Subscription</w:t>
            </w:r>
            <w:r w:rsidR="005E5231">
              <w:rPr>
                <w:lang w:eastAsia="zh-CN"/>
              </w:rPr>
              <w:t xml:space="preserve"> Request/Response</w:t>
            </w:r>
            <w:r w:rsidR="00CE30CA">
              <w:rPr>
                <w:lang w:eastAsia="zh-CN"/>
              </w:rPr>
              <w:t xml:space="preserve">, </w:t>
            </w:r>
            <w:r w:rsidR="005E5231">
              <w:rPr>
                <w:lang w:eastAsia="zh-CN"/>
              </w:rPr>
              <w:t>SL Positioning management notify</w:t>
            </w:r>
            <w:r w:rsidR="00CE30CA">
              <w:rPr>
                <w:lang w:eastAsia="zh-CN"/>
              </w:rPr>
              <w:t>.</w:t>
            </w:r>
          </w:p>
          <w:p w14:paraId="6D5D3645" w14:textId="493599A0" w:rsidR="00322D9E" w:rsidRPr="00AA7B87" w:rsidRDefault="008B0610" w:rsidP="0056545E">
            <w:pPr>
              <w:numPr>
                <w:ilvl w:val="0"/>
                <w:numId w:val="25"/>
              </w:numPr>
              <w:rPr>
                <w:lang w:eastAsia="zh-CN"/>
              </w:rPr>
            </w:pPr>
            <w:r>
              <w:rPr>
                <w:lang w:eastAsia="zh-CN"/>
              </w:rPr>
              <w:t>Define new</w:t>
            </w:r>
            <w:r w:rsidR="0056545E">
              <w:rPr>
                <w:lang w:eastAsia="zh-CN"/>
              </w:rPr>
              <w:t xml:space="preserve"> procedures between LMC and LMS to support SL positioning/ranging </w:t>
            </w:r>
            <w:r w:rsidR="0056545E" w:rsidRPr="008916D5">
              <w:t>enablement</w:t>
            </w:r>
            <w:r w:rsidR="0056545E">
              <w:t xml:space="preserve">, e.g., </w:t>
            </w:r>
            <w:r w:rsidR="00751C4B">
              <w:rPr>
                <w:lang w:eastAsia="zh-CN"/>
              </w:rPr>
              <w:t xml:space="preserve">SL Positioning </w:t>
            </w:r>
            <w:r>
              <w:rPr>
                <w:lang w:eastAsia="zh-CN"/>
              </w:rPr>
              <w:t>configuration command/s</w:t>
            </w:r>
            <w:r w:rsidR="00751C4B">
              <w:rPr>
                <w:lang w:eastAsia="zh-CN"/>
              </w:rPr>
              <w:t>ubscription</w:t>
            </w:r>
            <w:r w:rsidR="0056545E">
              <w:rPr>
                <w:lang w:eastAsia="zh-CN"/>
              </w:rPr>
              <w:t xml:space="preserve">, </w:t>
            </w:r>
            <w:r w:rsidR="00322D9E">
              <w:rPr>
                <w:lang w:eastAsia="zh-CN"/>
              </w:rPr>
              <w:t>Initiate SL Positioning and Ranging</w:t>
            </w:r>
            <w:r w:rsidR="00322D9E">
              <w:t>.</w:t>
            </w:r>
          </w:p>
          <w:p w14:paraId="018BD242" w14:textId="1A30FEE8" w:rsidR="00D4683B" w:rsidRDefault="00D4683B" w:rsidP="00D4683B">
            <w:r w:rsidRPr="0061099B">
              <w:t>Sol#8, New ADAE Analytics Based on Ranging/Sidelink Positioning Information Exposure</w:t>
            </w:r>
          </w:p>
          <w:p w14:paraId="68B854E1" w14:textId="07C9F437" w:rsidR="00D4683B" w:rsidRPr="004569A1" w:rsidRDefault="00FB4312" w:rsidP="00944162">
            <w:pPr>
              <w:numPr>
                <w:ilvl w:val="0"/>
                <w:numId w:val="25"/>
              </w:numPr>
              <w:rPr>
                <w:b/>
                <w:lang w:val="fr-FR" w:eastAsia="zh-CN"/>
              </w:rPr>
            </w:pPr>
            <w:r>
              <w:t>Define new procedures</w:t>
            </w:r>
            <w:r w:rsidR="0061099B">
              <w:t xml:space="preserve"> for </w:t>
            </w:r>
            <w:r w:rsidR="0061099B" w:rsidRPr="0061099B">
              <w:t>ADAE Analytics Based on Ranging/Sidelink Positioning Information Exposure</w:t>
            </w:r>
          </w:p>
        </w:tc>
        <w:tc>
          <w:tcPr>
            <w:tcW w:w="4225" w:type="dxa"/>
            <w:shd w:val="clear" w:color="auto" w:fill="auto"/>
          </w:tcPr>
          <w:p w14:paraId="4694A6AF" w14:textId="77777777" w:rsidR="00751C4B" w:rsidRDefault="00751C4B" w:rsidP="00751C4B">
            <w:pPr>
              <w:spacing w:after="0"/>
            </w:pPr>
          </w:p>
          <w:p w14:paraId="4A72F578" w14:textId="77777777" w:rsidR="00751C4B" w:rsidRDefault="00751C4B" w:rsidP="00C77045">
            <w:pPr>
              <w:spacing w:after="0"/>
            </w:pPr>
          </w:p>
          <w:p w14:paraId="67D6FAB6" w14:textId="77777777" w:rsidR="00751C4B" w:rsidRDefault="00751C4B" w:rsidP="00C77045">
            <w:pPr>
              <w:spacing w:after="0"/>
            </w:pPr>
          </w:p>
          <w:p w14:paraId="16D8A657" w14:textId="77777777" w:rsidR="00CC5C59" w:rsidRDefault="00CC5C59" w:rsidP="00C77045">
            <w:pPr>
              <w:spacing w:after="0"/>
            </w:pPr>
          </w:p>
          <w:p w14:paraId="59D025D5" w14:textId="3041BC80" w:rsidR="00CC5C59" w:rsidRDefault="00CC5C59" w:rsidP="00C77045">
            <w:pPr>
              <w:spacing w:after="0"/>
            </w:pPr>
          </w:p>
          <w:p w14:paraId="64E94C65" w14:textId="77777777" w:rsidR="00C77045" w:rsidRDefault="00C77045" w:rsidP="00C77045">
            <w:pPr>
              <w:spacing w:after="0"/>
            </w:pPr>
          </w:p>
          <w:p w14:paraId="4FCB6635" w14:textId="28536B83" w:rsidR="00751C4B" w:rsidRDefault="00751C4B" w:rsidP="00C77045">
            <w:pPr>
              <w:spacing w:after="0"/>
            </w:pPr>
            <w:r>
              <w:t xml:space="preserve">New </w:t>
            </w:r>
            <w:r w:rsidR="0057463C">
              <w:t>LM</w:t>
            </w:r>
            <w:r w:rsidR="000B01A9">
              <w:t>S</w:t>
            </w:r>
            <w:r w:rsidR="0057463C">
              <w:t xml:space="preserve"> </w:t>
            </w:r>
            <w:r>
              <w:t>API</w:t>
            </w:r>
            <w:r w:rsidR="008B0610">
              <w:t xml:space="preserve"> for </w:t>
            </w:r>
            <w:r w:rsidR="008B0610">
              <w:rPr>
                <w:lang w:eastAsia="zh-CN"/>
              </w:rPr>
              <w:t>SL Positioning</w:t>
            </w:r>
            <w:r w:rsidR="00CE30CA">
              <w:rPr>
                <w:lang w:eastAsia="zh-CN"/>
              </w:rPr>
              <w:t>/ra</w:t>
            </w:r>
            <w:r w:rsidR="00CE30CA">
              <w:rPr>
                <w:rFonts w:hint="eastAsia"/>
                <w:lang w:eastAsia="zh-CN"/>
              </w:rPr>
              <w:t>n</w:t>
            </w:r>
            <w:r w:rsidR="00CE30CA">
              <w:rPr>
                <w:lang w:eastAsia="zh-CN"/>
              </w:rPr>
              <w:t>ging subscription r</w:t>
            </w:r>
            <w:r w:rsidR="008B0610">
              <w:rPr>
                <w:lang w:eastAsia="zh-CN"/>
              </w:rPr>
              <w:t>equest/</w:t>
            </w:r>
            <w:r w:rsidR="00CE30CA">
              <w:rPr>
                <w:lang w:eastAsia="zh-CN"/>
              </w:rPr>
              <w:t>r</w:t>
            </w:r>
            <w:r w:rsidR="008B0610">
              <w:rPr>
                <w:lang w:eastAsia="zh-CN"/>
              </w:rPr>
              <w:t>esponse/</w:t>
            </w:r>
            <w:r w:rsidR="00CE30CA">
              <w:rPr>
                <w:lang w:eastAsia="zh-CN"/>
              </w:rPr>
              <w:t>n</w:t>
            </w:r>
            <w:r w:rsidR="008B0610">
              <w:rPr>
                <w:lang w:eastAsia="zh-CN"/>
              </w:rPr>
              <w:t>otif</w:t>
            </w:r>
            <w:r w:rsidR="00CE30CA">
              <w:rPr>
                <w:lang w:eastAsia="zh-CN"/>
              </w:rPr>
              <w:t>ication</w:t>
            </w:r>
            <w:r>
              <w:t>.</w:t>
            </w:r>
          </w:p>
          <w:p w14:paraId="154D6BF4" w14:textId="77777777" w:rsidR="008B0610" w:rsidRDefault="008B0610" w:rsidP="00C77045">
            <w:pPr>
              <w:spacing w:after="0"/>
            </w:pPr>
          </w:p>
          <w:p w14:paraId="586200B1" w14:textId="77777777" w:rsidR="008B0610" w:rsidRDefault="008B0610" w:rsidP="00C77045">
            <w:pPr>
              <w:spacing w:after="0"/>
            </w:pPr>
          </w:p>
          <w:p w14:paraId="6B949949" w14:textId="5E867903" w:rsidR="008B0610" w:rsidRDefault="008B0610" w:rsidP="00C77045">
            <w:pPr>
              <w:spacing w:after="0"/>
            </w:pPr>
          </w:p>
          <w:p w14:paraId="67DD56E8" w14:textId="77777777" w:rsidR="00C77045" w:rsidRDefault="00C77045" w:rsidP="00C77045">
            <w:pPr>
              <w:spacing w:after="0"/>
            </w:pPr>
          </w:p>
          <w:p w14:paraId="047A0EF7" w14:textId="3CBD9846" w:rsidR="00C77045" w:rsidRDefault="00C77045" w:rsidP="00C77045">
            <w:pPr>
              <w:spacing w:after="0"/>
            </w:pPr>
            <w:r>
              <w:t>New procedure</w:t>
            </w:r>
            <w:r w:rsidR="0056545E">
              <w:t>s</w:t>
            </w:r>
            <w:r>
              <w:t xml:space="preserve"> between LMS and LMC </w:t>
            </w:r>
            <w:r w:rsidR="0056545E">
              <w:t>to support</w:t>
            </w:r>
            <w:r>
              <w:t xml:space="preserve"> SL positioning and ranging</w:t>
            </w:r>
            <w:r w:rsidR="0056545E">
              <w:t xml:space="preserve"> </w:t>
            </w:r>
            <w:r w:rsidR="0056545E" w:rsidRPr="008916D5">
              <w:t>enablement</w:t>
            </w:r>
            <w:r>
              <w:t>.</w:t>
            </w:r>
          </w:p>
          <w:p w14:paraId="7B942AEE" w14:textId="77777777" w:rsidR="007234F8" w:rsidRDefault="007234F8" w:rsidP="00C77045">
            <w:pPr>
              <w:spacing w:after="0"/>
            </w:pPr>
          </w:p>
          <w:p w14:paraId="154209E2" w14:textId="77777777" w:rsidR="00E461D1" w:rsidRDefault="00E461D1" w:rsidP="00C77045">
            <w:pPr>
              <w:spacing w:after="0"/>
            </w:pPr>
          </w:p>
          <w:p w14:paraId="3590E767" w14:textId="77777777" w:rsidR="00E461D1" w:rsidRDefault="00E461D1" w:rsidP="00C77045">
            <w:pPr>
              <w:spacing w:after="0"/>
            </w:pPr>
          </w:p>
          <w:p w14:paraId="26326FC7" w14:textId="77777777" w:rsidR="00E461D1" w:rsidRDefault="00E461D1" w:rsidP="00C77045">
            <w:pPr>
              <w:spacing w:after="0"/>
            </w:pPr>
          </w:p>
          <w:p w14:paraId="39FFFEC9" w14:textId="77777777" w:rsidR="00E461D1" w:rsidRDefault="00E461D1" w:rsidP="00C77045">
            <w:pPr>
              <w:spacing w:after="0"/>
            </w:pPr>
          </w:p>
          <w:p w14:paraId="22E4C6F8" w14:textId="6046E5C1" w:rsidR="007234F8" w:rsidRDefault="007234F8" w:rsidP="00C77045">
            <w:pPr>
              <w:spacing w:after="0"/>
            </w:pPr>
            <w:r>
              <w:t>New ADAES API</w:t>
            </w:r>
            <w:r w:rsidR="00F0234E">
              <w:t xml:space="preserve"> for Collision detection analytics subscription request/response/notification and Get collision detection analytics request/response</w:t>
            </w:r>
            <w:r>
              <w:t>.</w:t>
            </w:r>
          </w:p>
          <w:p w14:paraId="1AE903FE" w14:textId="77777777" w:rsidR="00F0234E" w:rsidRDefault="00F0234E" w:rsidP="00C77045">
            <w:pPr>
              <w:spacing w:after="0"/>
            </w:pPr>
          </w:p>
          <w:p w14:paraId="4586F096" w14:textId="59F79FB6" w:rsidR="007234F8" w:rsidRPr="004569A1" w:rsidRDefault="007234F8" w:rsidP="00C77045">
            <w:pPr>
              <w:spacing w:after="0"/>
              <w:rPr>
                <w:lang w:val="fr-FR" w:eastAsia="zh-CN"/>
              </w:rPr>
            </w:pPr>
            <w:r>
              <w:t>New ADAES procedure</w:t>
            </w:r>
            <w:r w:rsidR="00F0234E">
              <w:t xml:space="preserve"> for Ranging/SL positioning data collection/notification between LMS and LMC</w:t>
            </w:r>
            <w:r>
              <w:t>.</w:t>
            </w:r>
          </w:p>
        </w:tc>
        <w:tc>
          <w:tcPr>
            <w:tcW w:w="1410" w:type="dxa"/>
            <w:shd w:val="clear" w:color="auto" w:fill="auto"/>
          </w:tcPr>
          <w:p w14:paraId="1BDAF8B3" w14:textId="77777777" w:rsidR="00944162" w:rsidRDefault="00944162" w:rsidP="002D2053">
            <w:pPr>
              <w:rPr>
                <w:b/>
                <w:lang w:val="fr-FR" w:eastAsia="zh-CN"/>
              </w:rPr>
            </w:pPr>
          </w:p>
          <w:p w14:paraId="0D498A54" w14:textId="77777777" w:rsidR="00807BE3" w:rsidRDefault="00807BE3" w:rsidP="00807BE3">
            <w:pPr>
              <w:spacing w:after="0"/>
              <w:rPr>
                <w:lang w:val="fr-FR" w:eastAsia="zh-CN"/>
              </w:rPr>
            </w:pPr>
          </w:p>
          <w:p w14:paraId="583EBC35" w14:textId="77777777" w:rsidR="00CC5C59" w:rsidRDefault="00CC5C59" w:rsidP="00807BE3">
            <w:pPr>
              <w:spacing w:after="0"/>
              <w:rPr>
                <w:lang w:val="fr-FR" w:eastAsia="zh-CN"/>
              </w:rPr>
            </w:pPr>
          </w:p>
          <w:p w14:paraId="753D2C17" w14:textId="77777777" w:rsidR="00CC5C59" w:rsidRDefault="00CC5C59" w:rsidP="00807BE3">
            <w:pPr>
              <w:spacing w:after="0"/>
              <w:rPr>
                <w:lang w:val="fr-FR" w:eastAsia="zh-CN"/>
              </w:rPr>
            </w:pPr>
          </w:p>
          <w:p w14:paraId="6CBBC759" w14:textId="77777777" w:rsidR="00ED2C88" w:rsidRDefault="00ED2C88" w:rsidP="00807BE3">
            <w:pPr>
              <w:spacing w:after="0"/>
              <w:rPr>
                <w:lang w:val="fr-FR" w:eastAsia="zh-CN"/>
              </w:rPr>
            </w:pPr>
          </w:p>
          <w:p w14:paraId="0E035F5E" w14:textId="1428651D" w:rsidR="00807BE3" w:rsidRDefault="00807BE3" w:rsidP="00807BE3">
            <w:pPr>
              <w:spacing w:after="0"/>
              <w:rPr>
                <w:lang w:val="fr-FR" w:eastAsia="zh-CN"/>
              </w:rPr>
            </w:pPr>
            <w:r>
              <w:rPr>
                <w:lang w:val="fr-FR" w:eastAsia="zh-CN"/>
              </w:rPr>
              <w:t>29</w:t>
            </w:r>
            <w:r>
              <w:rPr>
                <w:rFonts w:hint="eastAsia"/>
                <w:lang w:val="fr-FR" w:eastAsia="zh-CN"/>
              </w:rPr>
              <w:t>.</w:t>
            </w:r>
            <w:r>
              <w:rPr>
                <w:lang w:val="fr-FR" w:eastAsia="zh-CN"/>
              </w:rPr>
              <w:t>549, CT3</w:t>
            </w:r>
          </w:p>
          <w:p w14:paraId="11770BF0" w14:textId="77777777" w:rsidR="00ED2C88" w:rsidRDefault="00ED2C88" w:rsidP="00807BE3">
            <w:pPr>
              <w:rPr>
                <w:lang w:val="fr-FR" w:eastAsia="zh-CN"/>
              </w:rPr>
            </w:pPr>
          </w:p>
          <w:p w14:paraId="2A9F0F92" w14:textId="77777777" w:rsidR="00ED2C88" w:rsidRDefault="00ED2C88" w:rsidP="00807BE3">
            <w:pPr>
              <w:rPr>
                <w:lang w:val="fr-FR" w:eastAsia="zh-CN"/>
              </w:rPr>
            </w:pPr>
          </w:p>
          <w:p w14:paraId="4DA6AD77" w14:textId="77777777" w:rsidR="00ED2C88" w:rsidRDefault="00ED2C88" w:rsidP="00807BE3">
            <w:pPr>
              <w:rPr>
                <w:lang w:val="fr-FR" w:eastAsia="zh-CN"/>
              </w:rPr>
            </w:pPr>
          </w:p>
          <w:p w14:paraId="326E4030" w14:textId="54EAC57A" w:rsidR="00807BE3" w:rsidRDefault="00807BE3" w:rsidP="00807BE3">
            <w:pPr>
              <w:rPr>
                <w:lang w:val="fr-FR" w:eastAsia="zh-CN"/>
              </w:rPr>
            </w:pPr>
            <w:r>
              <w:rPr>
                <w:lang w:val="fr-FR" w:eastAsia="zh-CN"/>
              </w:rPr>
              <w:t>24.545, CT1</w:t>
            </w:r>
          </w:p>
          <w:p w14:paraId="09C2A037" w14:textId="77777777" w:rsidR="00807BE3" w:rsidRDefault="00807BE3" w:rsidP="002D2053">
            <w:pPr>
              <w:rPr>
                <w:b/>
                <w:lang w:val="fr-FR" w:eastAsia="zh-CN"/>
              </w:rPr>
            </w:pPr>
          </w:p>
          <w:p w14:paraId="728BF2BA" w14:textId="77777777" w:rsidR="00ED2C88" w:rsidRDefault="00ED2C88" w:rsidP="00ED2C88">
            <w:pPr>
              <w:spacing w:after="0"/>
              <w:rPr>
                <w:lang w:val="fr-FR" w:eastAsia="zh-CN"/>
              </w:rPr>
            </w:pPr>
          </w:p>
          <w:p w14:paraId="44E6F791" w14:textId="0FDB2EA0" w:rsidR="00E461D1" w:rsidRDefault="00E461D1" w:rsidP="007234F8">
            <w:pPr>
              <w:spacing w:after="0"/>
              <w:rPr>
                <w:lang w:val="fr-FR" w:eastAsia="zh-CN"/>
              </w:rPr>
            </w:pPr>
          </w:p>
          <w:p w14:paraId="669865B2" w14:textId="77777777" w:rsidR="0056545E" w:rsidRDefault="0056545E" w:rsidP="007234F8">
            <w:pPr>
              <w:spacing w:after="0"/>
              <w:rPr>
                <w:lang w:val="fr-FR" w:eastAsia="zh-CN"/>
              </w:rPr>
            </w:pPr>
          </w:p>
          <w:p w14:paraId="1FBA58CD" w14:textId="77777777" w:rsidR="00E461D1" w:rsidRDefault="00E461D1" w:rsidP="007234F8">
            <w:pPr>
              <w:spacing w:after="0"/>
              <w:rPr>
                <w:lang w:val="fr-FR" w:eastAsia="zh-CN"/>
              </w:rPr>
            </w:pPr>
          </w:p>
          <w:p w14:paraId="408DA566" w14:textId="3F64FBE5" w:rsidR="007234F8" w:rsidRDefault="007234F8" w:rsidP="007234F8">
            <w:pPr>
              <w:spacing w:after="0"/>
              <w:rPr>
                <w:lang w:val="fr-FR" w:eastAsia="zh-CN"/>
              </w:rPr>
            </w:pPr>
            <w:r>
              <w:rPr>
                <w:lang w:val="fr-FR" w:eastAsia="zh-CN"/>
              </w:rPr>
              <w:t>29.54</w:t>
            </w:r>
            <w:r w:rsidR="00177648">
              <w:rPr>
                <w:lang w:val="fr-FR" w:eastAsia="zh-CN"/>
              </w:rPr>
              <w:t>9</w:t>
            </w:r>
            <w:r>
              <w:rPr>
                <w:lang w:val="fr-FR" w:eastAsia="zh-CN"/>
              </w:rPr>
              <w:t>, CT3</w:t>
            </w:r>
          </w:p>
          <w:p w14:paraId="78A84C97" w14:textId="77777777" w:rsidR="00F0234E" w:rsidRDefault="00F0234E" w:rsidP="007234F8">
            <w:pPr>
              <w:spacing w:after="0"/>
              <w:rPr>
                <w:lang w:val="fr-FR" w:eastAsia="zh-CN"/>
              </w:rPr>
            </w:pPr>
          </w:p>
          <w:p w14:paraId="131529DD" w14:textId="77777777" w:rsidR="00F0234E" w:rsidRDefault="00F0234E" w:rsidP="007234F8">
            <w:pPr>
              <w:spacing w:after="0"/>
              <w:rPr>
                <w:lang w:val="fr-FR" w:eastAsia="zh-CN"/>
              </w:rPr>
            </w:pPr>
          </w:p>
          <w:p w14:paraId="11BC1525" w14:textId="77777777" w:rsidR="00F0234E" w:rsidRDefault="00F0234E" w:rsidP="007234F8">
            <w:pPr>
              <w:spacing w:after="0"/>
              <w:rPr>
                <w:lang w:val="fr-FR" w:eastAsia="zh-CN"/>
              </w:rPr>
            </w:pPr>
          </w:p>
          <w:p w14:paraId="13E83DCF" w14:textId="77777777" w:rsidR="00F0234E" w:rsidRDefault="00F0234E" w:rsidP="007234F8">
            <w:pPr>
              <w:spacing w:after="0"/>
              <w:rPr>
                <w:lang w:val="fr-FR" w:eastAsia="zh-CN"/>
              </w:rPr>
            </w:pPr>
          </w:p>
          <w:p w14:paraId="150EFDF1" w14:textId="13C8A82B" w:rsidR="007234F8" w:rsidRDefault="007234F8" w:rsidP="007234F8">
            <w:pPr>
              <w:spacing w:after="0"/>
              <w:rPr>
                <w:lang w:val="fr-FR" w:eastAsia="zh-CN"/>
              </w:rPr>
            </w:pPr>
            <w:r>
              <w:rPr>
                <w:lang w:val="fr-FR" w:eastAsia="zh-CN"/>
              </w:rPr>
              <w:t>24.559, CT1</w:t>
            </w:r>
          </w:p>
          <w:p w14:paraId="61946C7C" w14:textId="60C7CB6E" w:rsidR="007234F8" w:rsidRPr="004569A1" w:rsidRDefault="007234F8" w:rsidP="002D2053">
            <w:pPr>
              <w:rPr>
                <w:b/>
                <w:lang w:val="fr-FR" w:eastAsia="zh-CN"/>
              </w:rPr>
            </w:pPr>
          </w:p>
        </w:tc>
      </w:tr>
      <w:tr w:rsidR="00944162" w:rsidRPr="00782D88" w14:paraId="30F17849" w14:textId="77777777" w:rsidTr="00C2798E">
        <w:tc>
          <w:tcPr>
            <w:tcW w:w="4219" w:type="dxa"/>
            <w:shd w:val="clear" w:color="auto" w:fill="auto"/>
          </w:tcPr>
          <w:p w14:paraId="652CD865" w14:textId="5F3AAB17" w:rsidR="00944162" w:rsidRPr="004569A1" w:rsidRDefault="00944162" w:rsidP="002D2053">
            <w:pPr>
              <w:rPr>
                <w:b/>
                <w:lang w:val="fr-FR" w:eastAsia="zh-CN"/>
              </w:rPr>
            </w:pPr>
            <w:r w:rsidRPr="004569A1">
              <w:rPr>
                <w:b/>
                <w:lang w:val="fr-FR" w:eastAsia="zh-CN"/>
              </w:rPr>
              <w:t>KI</w:t>
            </w:r>
            <w:r w:rsidRPr="004569A1">
              <w:rPr>
                <w:rFonts w:hint="eastAsia"/>
                <w:b/>
                <w:lang w:val="fr-FR" w:eastAsia="zh-CN"/>
              </w:rPr>
              <w:t>#6</w:t>
            </w:r>
            <w:r w:rsidRPr="004569A1">
              <w:rPr>
                <w:b/>
                <w:lang w:val="fr-FR" w:eastAsia="zh-CN"/>
              </w:rPr>
              <w:t>:</w:t>
            </w:r>
            <w:r w:rsidRPr="004569A1">
              <w:rPr>
                <w:rFonts w:hint="eastAsia"/>
                <w:b/>
                <w:lang w:val="fr-FR" w:eastAsia="zh-CN"/>
              </w:rPr>
              <w:t xml:space="preserve"> </w:t>
            </w:r>
            <w:r w:rsidR="00C2798E" w:rsidRPr="00C2798E">
              <w:rPr>
                <w:b/>
              </w:rPr>
              <w:t>Support of location services for multiple USIMs/UEs sharing the same location</w:t>
            </w:r>
          </w:p>
        </w:tc>
        <w:tc>
          <w:tcPr>
            <w:tcW w:w="4225" w:type="dxa"/>
            <w:shd w:val="clear" w:color="auto" w:fill="auto"/>
          </w:tcPr>
          <w:p w14:paraId="04767C54" w14:textId="77777777" w:rsidR="00944162" w:rsidRPr="004569A1" w:rsidRDefault="00944162" w:rsidP="002D2053">
            <w:pPr>
              <w:rPr>
                <w:b/>
                <w:lang w:val="fr-FR" w:eastAsia="zh-CN"/>
              </w:rPr>
            </w:pPr>
          </w:p>
        </w:tc>
        <w:tc>
          <w:tcPr>
            <w:tcW w:w="1410" w:type="dxa"/>
            <w:shd w:val="clear" w:color="auto" w:fill="auto"/>
          </w:tcPr>
          <w:p w14:paraId="508C49A1" w14:textId="77777777" w:rsidR="00944162" w:rsidRPr="004569A1" w:rsidRDefault="00944162" w:rsidP="002D2053">
            <w:pPr>
              <w:rPr>
                <w:b/>
                <w:lang w:val="fr-FR" w:eastAsia="zh-CN"/>
              </w:rPr>
            </w:pPr>
          </w:p>
        </w:tc>
      </w:tr>
      <w:tr w:rsidR="00944162" w:rsidRPr="00782D88" w14:paraId="72490C86" w14:textId="77777777" w:rsidTr="00C2798E">
        <w:tc>
          <w:tcPr>
            <w:tcW w:w="4219" w:type="dxa"/>
            <w:shd w:val="clear" w:color="auto" w:fill="auto"/>
          </w:tcPr>
          <w:p w14:paraId="54A31805" w14:textId="330110C6" w:rsidR="009233B3" w:rsidRDefault="00BC0A5D" w:rsidP="00D4683B">
            <w:pPr>
              <w:rPr>
                <w:lang w:eastAsia="zh-CN"/>
              </w:rPr>
            </w:pPr>
            <w:r w:rsidRPr="00BC0A5D">
              <w:rPr>
                <w:b/>
                <w:lang w:val="en-US" w:eastAsia="zh-CN"/>
              </w:rPr>
              <w:t xml:space="preserve">Conclusion: </w:t>
            </w:r>
            <w:r w:rsidR="009233B3" w:rsidRPr="004B5B7A">
              <w:rPr>
                <w:lang w:val="en-US" w:eastAsia="zh-CN"/>
              </w:rPr>
              <w:t>Solution</w:t>
            </w:r>
            <w:r w:rsidR="009233B3" w:rsidRPr="004B5B7A">
              <w:rPr>
                <w:rFonts w:hint="eastAsia"/>
                <w:lang w:val="en-US" w:eastAsia="zh-CN"/>
              </w:rPr>
              <w:t xml:space="preserve"> </w:t>
            </w:r>
            <w:r w:rsidR="009233B3" w:rsidRPr="004B5B7A">
              <w:rPr>
                <w:lang w:val="en-US" w:eastAsia="zh-CN"/>
              </w:rPr>
              <w:t>#</w:t>
            </w:r>
            <w:r w:rsidR="009233B3">
              <w:rPr>
                <w:rFonts w:hint="eastAsia"/>
                <w:lang w:val="en-US" w:eastAsia="zh-CN"/>
              </w:rPr>
              <w:t>10</w:t>
            </w:r>
            <w:r w:rsidR="009233B3" w:rsidRPr="004B5B7A">
              <w:rPr>
                <w:lang w:val="en-US" w:eastAsia="zh-CN"/>
              </w:rPr>
              <w:t xml:space="preserve"> can be considered in the normative work</w:t>
            </w:r>
            <w:r w:rsidR="009233B3" w:rsidRPr="004B5B7A">
              <w:rPr>
                <w:rFonts w:hint="eastAsia"/>
                <w:lang w:val="en-US" w:eastAsia="zh-CN"/>
              </w:rPr>
              <w:t>.</w:t>
            </w:r>
          </w:p>
          <w:p w14:paraId="3BB830C6" w14:textId="10422571" w:rsidR="00D4683B" w:rsidRDefault="00D4683B" w:rsidP="00D4683B">
            <w:pPr>
              <w:rPr>
                <w:lang w:eastAsia="zh-CN"/>
              </w:rPr>
            </w:pPr>
            <w:r w:rsidRPr="00252D5F">
              <w:rPr>
                <w:lang w:eastAsia="zh-CN"/>
              </w:rPr>
              <w:lastRenderedPageBreak/>
              <w:t xml:space="preserve">Sol#10, </w:t>
            </w:r>
            <w:r w:rsidRPr="00252D5F">
              <w:rPr>
                <w:noProof/>
                <w:lang w:eastAsia="zh-CN"/>
              </w:rPr>
              <w:t xml:space="preserve">Support location services for </w:t>
            </w:r>
            <w:r w:rsidRPr="00252D5F">
              <w:rPr>
                <w:rFonts w:hint="eastAsia"/>
                <w:noProof/>
                <w:lang w:eastAsia="zh-CN"/>
              </w:rPr>
              <w:t>multiple USIMs/U</w:t>
            </w:r>
            <w:r w:rsidRPr="00252D5F">
              <w:rPr>
                <w:noProof/>
                <w:lang w:eastAsia="zh-CN"/>
              </w:rPr>
              <w:t xml:space="preserve">Es </w:t>
            </w:r>
            <w:r w:rsidRPr="00252D5F">
              <w:rPr>
                <w:rFonts w:hint="eastAsia"/>
                <w:noProof/>
                <w:lang w:eastAsia="zh-CN"/>
              </w:rPr>
              <w:t>that sharing the same location</w:t>
            </w:r>
          </w:p>
          <w:p w14:paraId="6E87377C" w14:textId="57AD7658" w:rsidR="00944162" w:rsidRDefault="00C259DA" w:rsidP="00C259DA">
            <w:pPr>
              <w:numPr>
                <w:ilvl w:val="0"/>
                <w:numId w:val="25"/>
              </w:numPr>
            </w:pPr>
            <w:r>
              <w:t>Enhance existing "</w:t>
            </w:r>
            <w:r w:rsidRPr="00C259DA">
              <w:t>Location service registration</w:t>
            </w:r>
            <w:r>
              <w:t>" and "</w:t>
            </w:r>
            <w:r w:rsidRPr="00C259DA">
              <w:t>location reporting</w:t>
            </w:r>
            <w:r>
              <w:t>"</w:t>
            </w:r>
            <w:r w:rsidRPr="00C259DA">
              <w:t xml:space="preserve"> procedure</w:t>
            </w:r>
            <w:r>
              <w:t>s.</w:t>
            </w:r>
          </w:p>
          <w:p w14:paraId="34A1EDE1" w14:textId="77777777" w:rsidR="00534692" w:rsidRDefault="00534692" w:rsidP="00534692"/>
          <w:p w14:paraId="3443A81B" w14:textId="7FF9D354" w:rsidR="00C60C93" w:rsidRPr="00610489" w:rsidRDefault="00C60C93" w:rsidP="00C60C93">
            <w:pPr>
              <w:numPr>
                <w:ilvl w:val="0"/>
                <w:numId w:val="25"/>
              </w:numPr>
            </w:pPr>
            <w:r>
              <w:t>Define new "Enable/Disable location reuse</w:t>
            </w:r>
            <w:r w:rsidR="003C334C">
              <w:t xml:space="preserve"> request/response</w:t>
            </w:r>
            <w:r>
              <w:t>" procedures</w:t>
            </w:r>
            <w:r w:rsidR="003C334C">
              <w:t xml:space="preserve"> between LMS and LMC</w:t>
            </w:r>
            <w:r>
              <w:t>.</w:t>
            </w:r>
          </w:p>
        </w:tc>
        <w:tc>
          <w:tcPr>
            <w:tcW w:w="4225" w:type="dxa"/>
            <w:shd w:val="clear" w:color="auto" w:fill="auto"/>
          </w:tcPr>
          <w:p w14:paraId="28EA667D" w14:textId="77777777" w:rsidR="00C259DA" w:rsidRDefault="00C259DA" w:rsidP="00C259DA">
            <w:pPr>
              <w:spacing w:after="0"/>
            </w:pPr>
          </w:p>
          <w:p w14:paraId="652DD845" w14:textId="77777777" w:rsidR="00C259DA" w:rsidRDefault="00C259DA" w:rsidP="00C259DA">
            <w:pPr>
              <w:spacing w:after="0"/>
            </w:pPr>
          </w:p>
          <w:p w14:paraId="290E0E36" w14:textId="77777777" w:rsidR="00C259DA" w:rsidRDefault="00C259DA" w:rsidP="00C259DA">
            <w:pPr>
              <w:spacing w:after="0"/>
            </w:pPr>
          </w:p>
          <w:p w14:paraId="5BEED688" w14:textId="77777777" w:rsidR="00506C5E" w:rsidRDefault="00506C5E" w:rsidP="008454B5">
            <w:pPr>
              <w:spacing w:after="0"/>
            </w:pPr>
          </w:p>
          <w:p w14:paraId="3C942B7A" w14:textId="77777777" w:rsidR="00506C5E" w:rsidRDefault="00506C5E" w:rsidP="008454B5">
            <w:pPr>
              <w:spacing w:after="0"/>
            </w:pPr>
          </w:p>
          <w:p w14:paraId="63178F85" w14:textId="68C0FA0D" w:rsidR="00944162" w:rsidRDefault="008454B5" w:rsidP="008454B5">
            <w:pPr>
              <w:spacing w:after="0"/>
            </w:pPr>
            <w:r>
              <w:t xml:space="preserve">Enhance </w:t>
            </w:r>
            <w:r w:rsidRPr="008454B5">
              <w:t>SS_LocationInfoRetrieval</w:t>
            </w:r>
            <w:r>
              <w:t xml:space="preserve"> (</w:t>
            </w:r>
            <w:r w:rsidRPr="008454B5">
              <w:t>SS_Events</w:t>
            </w:r>
            <w:r>
              <w:t>) API.</w:t>
            </w:r>
          </w:p>
          <w:p w14:paraId="424D0FFC" w14:textId="77777777" w:rsidR="008454B5" w:rsidRDefault="008454B5" w:rsidP="008454B5">
            <w:pPr>
              <w:spacing w:after="0"/>
            </w:pPr>
          </w:p>
          <w:p w14:paraId="379BA21E" w14:textId="19F1C6CE" w:rsidR="008454B5" w:rsidRDefault="008454B5" w:rsidP="008454B5">
            <w:pPr>
              <w:spacing w:after="0"/>
              <w:rPr>
                <w:lang w:eastAsia="zh-CN"/>
              </w:rPr>
            </w:pPr>
            <w:r>
              <w:rPr>
                <w:lang w:val="fr-FR" w:eastAsia="zh-CN"/>
              </w:rPr>
              <w:t xml:space="preserve">Enhance </w:t>
            </w:r>
            <w:r w:rsidRPr="00684733">
              <w:rPr>
                <w:rFonts w:hint="eastAsia"/>
                <w:lang w:eastAsia="zh-CN"/>
              </w:rPr>
              <w:t xml:space="preserve">Location service </w:t>
            </w:r>
            <w:r w:rsidRPr="00684733">
              <w:rPr>
                <w:lang w:eastAsia="zh-CN"/>
              </w:rPr>
              <w:t>registration</w:t>
            </w:r>
            <w:r>
              <w:rPr>
                <w:rFonts w:hint="eastAsia"/>
                <w:lang w:eastAsia="zh-CN"/>
              </w:rPr>
              <w:t xml:space="preserve"> procedure</w:t>
            </w:r>
            <w:r w:rsidR="00246255">
              <w:rPr>
                <w:lang w:eastAsia="zh-CN"/>
              </w:rPr>
              <w:t xml:space="preserve"> between LMS and LMC</w:t>
            </w:r>
            <w:r>
              <w:rPr>
                <w:lang w:eastAsia="zh-CN"/>
              </w:rPr>
              <w:t>.</w:t>
            </w:r>
          </w:p>
          <w:p w14:paraId="6B9A1875" w14:textId="77777777" w:rsidR="00534692" w:rsidRDefault="00534692" w:rsidP="008454B5">
            <w:pPr>
              <w:spacing w:after="0"/>
              <w:rPr>
                <w:lang w:eastAsia="zh-CN"/>
              </w:rPr>
            </w:pPr>
          </w:p>
          <w:p w14:paraId="001D15CA" w14:textId="77777777" w:rsidR="00534692" w:rsidRDefault="00534692" w:rsidP="008454B5">
            <w:pPr>
              <w:spacing w:after="0"/>
              <w:rPr>
                <w:lang w:eastAsia="zh-CN"/>
              </w:rPr>
            </w:pPr>
          </w:p>
          <w:p w14:paraId="2294E52F" w14:textId="0F054E01" w:rsidR="00C60C93" w:rsidRPr="004569A1" w:rsidRDefault="00C60C93" w:rsidP="008454B5">
            <w:pPr>
              <w:spacing w:after="0"/>
              <w:rPr>
                <w:lang w:val="fr-FR" w:eastAsia="zh-CN"/>
              </w:rPr>
            </w:pPr>
            <w:r>
              <w:rPr>
                <w:lang w:eastAsia="zh-CN"/>
              </w:rPr>
              <w:t xml:space="preserve">New </w:t>
            </w:r>
            <w:r w:rsidR="00B12150">
              <w:rPr>
                <w:lang w:eastAsia="zh-CN"/>
              </w:rPr>
              <w:t>procedures</w:t>
            </w:r>
            <w:r w:rsidR="003C334C">
              <w:rPr>
                <w:lang w:eastAsia="zh-CN"/>
              </w:rPr>
              <w:t xml:space="preserve"> between LMS and LMC to enable/disable the re-use location of multiple UEs</w:t>
            </w:r>
            <w:r w:rsidR="00B12150">
              <w:rPr>
                <w:lang w:eastAsia="zh-CN"/>
              </w:rPr>
              <w:t>.</w:t>
            </w:r>
          </w:p>
        </w:tc>
        <w:tc>
          <w:tcPr>
            <w:tcW w:w="1410" w:type="dxa"/>
            <w:shd w:val="clear" w:color="auto" w:fill="auto"/>
          </w:tcPr>
          <w:p w14:paraId="0AC53B18" w14:textId="4A757B16" w:rsidR="00944162" w:rsidRDefault="00944162" w:rsidP="002D2053">
            <w:pPr>
              <w:rPr>
                <w:lang w:val="fr-FR" w:eastAsia="zh-CN"/>
              </w:rPr>
            </w:pPr>
          </w:p>
          <w:p w14:paraId="20224366" w14:textId="77777777" w:rsidR="008454B5" w:rsidRDefault="008454B5" w:rsidP="008454B5">
            <w:pPr>
              <w:spacing w:after="0"/>
              <w:rPr>
                <w:lang w:val="fr-FR" w:eastAsia="zh-CN"/>
              </w:rPr>
            </w:pPr>
          </w:p>
          <w:p w14:paraId="6D05C566" w14:textId="77777777" w:rsidR="008454B5" w:rsidRDefault="008454B5" w:rsidP="003C334C">
            <w:pPr>
              <w:spacing w:after="0"/>
              <w:rPr>
                <w:lang w:val="fr-FR" w:eastAsia="zh-CN"/>
              </w:rPr>
            </w:pPr>
          </w:p>
          <w:p w14:paraId="5D425A4E" w14:textId="77777777" w:rsidR="00506C5E" w:rsidRDefault="00506C5E" w:rsidP="003C334C">
            <w:pPr>
              <w:spacing w:after="0"/>
              <w:rPr>
                <w:lang w:val="fr-FR" w:eastAsia="zh-CN"/>
              </w:rPr>
            </w:pPr>
          </w:p>
          <w:p w14:paraId="338A877C" w14:textId="13BE54D6" w:rsidR="008454B5" w:rsidRDefault="008454B5" w:rsidP="003C334C">
            <w:pPr>
              <w:spacing w:after="0"/>
              <w:rPr>
                <w:lang w:val="fr-FR" w:eastAsia="zh-CN"/>
              </w:rPr>
            </w:pPr>
            <w:r>
              <w:rPr>
                <w:lang w:val="fr-FR" w:eastAsia="zh-CN"/>
              </w:rPr>
              <w:t>29</w:t>
            </w:r>
            <w:r>
              <w:rPr>
                <w:rFonts w:hint="eastAsia"/>
                <w:lang w:val="fr-FR" w:eastAsia="zh-CN"/>
              </w:rPr>
              <w:t>.</w:t>
            </w:r>
            <w:r>
              <w:rPr>
                <w:lang w:val="fr-FR" w:eastAsia="zh-CN"/>
              </w:rPr>
              <w:t>549, CT3</w:t>
            </w:r>
          </w:p>
          <w:p w14:paraId="63814D42" w14:textId="77777777" w:rsidR="008454B5" w:rsidRDefault="008454B5" w:rsidP="003C334C">
            <w:pPr>
              <w:spacing w:after="0"/>
              <w:rPr>
                <w:lang w:val="fr-FR" w:eastAsia="zh-CN"/>
              </w:rPr>
            </w:pPr>
          </w:p>
          <w:p w14:paraId="3F2233FC" w14:textId="77777777" w:rsidR="00D855FB" w:rsidRDefault="00D855FB" w:rsidP="003C334C">
            <w:pPr>
              <w:spacing w:after="0"/>
              <w:rPr>
                <w:lang w:val="fr-FR" w:eastAsia="zh-CN"/>
              </w:rPr>
            </w:pPr>
          </w:p>
          <w:p w14:paraId="3FDD1CFF" w14:textId="77777777" w:rsidR="00D855FB" w:rsidRDefault="00D855FB" w:rsidP="003C334C">
            <w:pPr>
              <w:spacing w:after="0"/>
              <w:rPr>
                <w:lang w:val="fr-FR" w:eastAsia="zh-CN"/>
              </w:rPr>
            </w:pPr>
          </w:p>
          <w:p w14:paraId="647C7CCE" w14:textId="08F526C6" w:rsidR="008454B5" w:rsidRDefault="008454B5" w:rsidP="003C334C">
            <w:pPr>
              <w:spacing w:after="0"/>
              <w:rPr>
                <w:lang w:val="fr-FR" w:eastAsia="zh-CN"/>
              </w:rPr>
            </w:pPr>
            <w:r>
              <w:rPr>
                <w:lang w:val="fr-FR" w:eastAsia="zh-CN"/>
              </w:rPr>
              <w:t>24.545, CT1</w:t>
            </w:r>
          </w:p>
          <w:p w14:paraId="1653CE8B" w14:textId="77777777" w:rsidR="008454B5" w:rsidRDefault="008454B5" w:rsidP="002D2053">
            <w:pPr>
              <w:rPr>
                <w:lang w:val="fr-FR" w:eastAsia="zh-CN"/>
              </w:rPr>
            </w:pPr>
          </w:p>
          <w:p w14:paraId="5517A2BD" w14:textId="77777777" w:rsidR="003C334C" w:rsidRDefault="003C334C" w:rsidP="003C334C">
            <w:pPr>
              <w:spacing w:after="0"/>
              <w:rPr>
                <w:lang w:val="fr-FR" w:eastAsia="zh-CN"/>
              </w:rPr>
            </w:pPr>
          </w:p>
          <w:p w14:paraId="075F9FAA" w14:textId="2C766544" w:rsidR="003C334C" w:rsidRDefault="003C334C" w:rsidP="003C334C">
            <w:pPr>
              <w:spacing w:after="0"/>
              <w:rPr>
                <w:lang w:val="fr-FR" w:eastAsia="zh-CN"/>
              </w:rPr>
            </w:pPr>
            <w:r>
              <w:rPr>
                <w:lang w:val="fr-FR" w:eastAsia="zh-CN"/>
              </w:rPr>
              <w:t>24.545, CT1</w:t>
            </w:r>
          </w:p>
          <w:p w14:paraId="0FE228EF" w14:textId="3B430CEE" w:rsidR="003C334C" w:rsidRPr="004569A1" w:rsidRDefault="003C334C" w:rsidP="002D2053">
            <w:pPr>
              <w:rPr>
                <w:lang w:val="fr-FR" w:eastAsia="zh-CN"/>
              </w:rPr>
            </w:pPr>
          </w:p>
        </w:tc>
      </w:tr>
    </w:tbl>
    <w:p w14:paraId="17AE4838" w14:textId="77777777" w:rsidR="00944162" w:rsidRDefault="00944162" w:rsidP="00944162">
      <w:pPr>
        <w:rPr>
          <w:rFonts w:ascii="Arial" w:hAnsi="Arial" w:cs="Arial"/>
          <w:b/>
          <w:bCs/>
          <w:lang w:eastAsia="zh-CN"/>
        </w:rPr>
      </w:pPr>
    </w:p>
    <w:p w14:paraId="14155D58" w14:textId="77777777" w:rsidR="00944162" w:rsidRPr="00F12621" w:rsidRDefault="00944162" w:rsidP="00944162">
      <w:pPr>
        <w:pStyle w:val="Heading2"/>
        <w:rPr>
          <w:b/>
        </w:rPr>
      </w:pPr>
      <w:r>
        <w:t>3</w:t>
      </w:r>
      <w:r w:rsidRPr="00F12621">
        <w:tab/>
      </w:r>
      <w:r>
        <w:t>Conclusion</w:t>
      </w:r>
    </w:p>
    <w:p w14:paraId="12AABA02" w14:textId="58F8912C" w:rsidR="00944162" w:rsidRDefault="00944162" w:rsidP="00944162">
      <w:r>
        <w:t xml:space="preserve">Based on the above analysis, it is proposed to review </w:t>
      </w:r>
      <w:r w:rsidR="00177648">
        <w:t xml:space="preserve">and agree </w:t>
      </w:r>
      <w:r>
        <w:t xml:space="preserve">the new WID of CT aspects of </w:t>
      </w:r>
      <w:r w:rsidR="00ED079A">
        <w:t>e</w:t>
      </w:r>
      <w:r w:rsidR="00ED079A">
        <w:rPr>
          <w:lang w:eastAsia="zh-CN"/>
        </w:rPr>
        <w:t>LSAPP</w:t>
      </w:r>
      <w:r>
        <w:t xml:space="preserve"> for approval. </w:t>
      </w:r>
    </w:p>
    <w:p w14:paraId="121CAD10" w14:textId="77777777" w:rsidR="004B4D34" w:rsidRDefault="004B4D34">
      <w:pPr>
        <w:rPr>
          <w:rFonts w:ascii="Arial" w:hAnsi="Arial" w:cs="Arial"/>
        </w:rPr>
      </w:pPr>
    </w:p>
    <w:sectPr w:rsidR="004B4D34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327A6C" w14:textId="77777777" w:rsidR="004E5241" w:rsidRDefault="004E5241">
      <w:r>
        <w:separator/>
      </w:r>
    </w:p>
    <w:p w14:paraId="798F412F" w14:textId="77777777" w:rsidR="004E5241" w:rsidRDefault="004E5241"/>
  </w:endnote>
  <w:endnote w:type="continuationSeparator" w:id="0">
    <w:p w14:paraId="1BC52CAF" w14:textId="77777777" w:rsidR="004E5241" w:rsidRDefault="004E5241">
      <w:r>
        <w:continuationSeparator/>
      </w:r>
    </w:p>
    <w:p w14:paraId="764FECB8" w14:textId="77777777" w:rsidR="004E5241" w:rsidRDefault="004E52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34CB59" w14:textId="77777777" w:rsidR="002D2053" w:rsidRDefault="002D205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69D086" w14:textId="77777777" w:rsidR="002D2053" w:rsidRDefault="002D205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1C71918E" w14:textId="77777777" w:rsidR="002D2053" w:rsidRDefault="002D205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BB7E78" w14:textId="77777777" w:rsidR="004E5241" w:rsidRDefault="004E5241">
      <w:r>
        <w:separator/>
      </w:r>
    </w:p>
    <w:p w14:paraId="2CEFA972" w14:textId="77777777" w:rsidR="004E5241" w:rsidRDefault="004E5241"/>
  </w:footnote>
  <w:footnote w:type="continuationSeparator" w:id="0">
    <w:p w14:paraId="33F6E395" w14:textId="77777777" w:rsidR="004E5241" w:rsidRDefault="004E5241">
      <w:r>
        <w:continuationSeparator/>
      </w:r>
    </w:p>
    <w:p w14:paraId="218592B0" w14:textId="77777777" w:rsidR="004E5241" w:rsidRDefault="004E524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1BC9D6" w14:textId="77777777" w:rsidR="002D2053" w:rsidRDefault="002D2053"/>
  <w:p w14:paraId="1C1AF5C1" w14:textId="77777777" w:rsidR="002D2053" w:rsidRDefault="002D205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BEFD51" w14:textId="77777777" w:rsidR="002D2053" w:rsidRDefault="002D205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WG3 Temporary Document</w:t>
    </w:r>
  </w:p>
  <w:p w14:paraId="1908F481" w14:textId="6146E478" w:rsidR="002D2053" w:rsidRDefault="002D205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E499B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798B7E2" w14:textId="77777777" w:rsidR="002D2053" w:rsidRDefault="002D20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142F65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3C749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8427C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81EDC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8E090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EEEBE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404F7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BE1F7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2CA1E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B60E5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1B61D9E"/>
    <w:multiLevelType w:val="hybridMultilevel"/>
    <w:tmpl w:val="D9AE6212"/>
    <w:lvl w:ilvl="0" w:tplc="33D25FA6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42E6615"/>
    <w:multiLevelType w:val="hybridMultilevel"/>
    <w:tmpl w:val="878ECABA"/>
    <w:lvl w:ilvl="0" w:tplc="BC187A4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5" w15:restartNumberingAfterBreak="0">
    <w:nsid w:val="6E2D0CC9"/>
    <w:multiLevelType w:val="hybridMultilevel"/>
    <w:tmpl w:val="6BB6BE54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4"/>
  </w:num>
  <w:num w:numId="6">
    <w:abstractNumId w:val="15"/>
  </w:num>
  <w:num w:numId="7">
    <w:abstractNumId w:val="14"/>
  </w:num>
  <w:num w:numId="8">
    <w:abstractNumId w:val="20"/>
  </w:num>
  <w:num w:numId="9">
    <w:abstractNumId w:val="19"/>
  </w:num>
  <w:num w:numId="10">
    <w:abstractNumId w:val="16"/>
  </w:num>
  <w:num w:numId="11">
    <w:abstractNumId w:val="12"/>
  </w:num>
  <w:num w:numId="12">
    <w:abstractNumId w:val="26"/>
  </w:num>
  <w:num w:numId="13">
    <w:abstractNumId w:val="23"/>
  </w:num>
  <w:num w:numId="14">
    <w:abstractNumId w:val="22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3"/>
  </w:num>
  <w:num w:numId="26">
    <w:abstractNumId w:val="21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7"/>
  <w:printFractionalCharacterWidth/>
  <w:embedSystemFonts/>
  <w:hideSpellingErrors/>
  <w:hideGrammaticalErrors/>
  <w:activeWritingStyle w:appName="MSWord" w:lang="en-GB" w:vendorID="64" w:dllVersion="131078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0D57"/>
    <w:rsid w:val="0001017E"/>
    <w:rsid w:val="00010C34"/>
    <w:rsid w:val="0001325D"/>
    <w:rsid w:val="00034E25"/>
    <w:rsid w:val="00040F59"/>
    <w:rsid w:val="00054165"/>
    <w:rsid w:val="000612A3"/>
    <w:rsid w:val="000625DC"/>
    <w:rsid w:val="000658F0"/>
    <w:rsid w:val="00065F31"/>
    <w:rsid w:val="000713DE"/>
    <w:rsid w:val="000727D8"/>
    <w:rsid w:val="0007299E"/>
    <w:rsid w:val="00073F7D"/>
    <w:rsid w:val="00075AE4"/>
    <w:rsid w:val="00082007"/>
    <w:rsid w:val="000959F6"/>
    <w:rsid w:val="000A40DC"/>
    <w:rsid w:val="000A412F"/>
    <w:rsid w:val="000A4C70"/>
    <w:rsid w:val="000B01A9"/>
    <w:rsid w:val="000B34A8"/>
    <w:rsid w:val="000C5B35"/>
    <w:rsid w:val="000D2401"/>
    <w:rsid w:val="000E31B1"/>
    <w:rsid w:val="000E40AF"/>
    <w:rsid w:val="000F5A69"/>
    <w:rsid w:val="00120F74"/>
    <w:rsid w:val="001241B1"/>
    <w:rsid w:val="00127270"/>
    <w:rsid w:val="001277C2"/>
    <w:rsid w:val="0013498E"/>
    <w:rsid w:val="0013626E"/>
    <w:rsid w:val="00143190"/>
    <w:rsid w:val="00143ED8"/>
    <w:rsid w:val="0016654F"/>
    <w:rsid w:val="0017302E"/>
    <w:rsid w:val="00177648"/>
    <w:rsid w:val="001920EA"/>
    <w:rsid w:val="001B43DA"/>
    <w:rsid w:val="001C0D8D"/>
    <w:rsid w:val="001D1094"/>
    <w:rsid w:val="001D6F73"/>
    <w:rsid w:val="001F4DCC"/>
    <w:rsid w:val="00200447"/>
    <w:rsid w:val="00206B43"/>
    <w:rsid w:val="00212957"/>
    <w:rsid w:val="002179F4"/>
    <w:rsid w:val="00223C54"/>
    <w:rsid w:val="0023624F"/>
    <w:rsid w:val="00243AD7"/>
    <w:rsid w:val="00246255"/>
    <w:rsid w:val="00246E65"/>
    <w:rsid w:val="00252D5F"/>
    <w:rsid w:val="00260295"/>
    <w:rsid w:val="00260B56"/>
    <w:rsid w:val="00265859"/>
    <w:rsid w:val="00272593"/>
    <w:rsid w:val="002B4684"/>
    <w:rsid w:val="002C1FA0"/>
    <w:rsid w:val="002C45F8"/>
    <w:rsid w:val="002D2053"/>
    <w:rsid w:val="002D7566"/>
    <w:rsid w:val="002D76AF"/>
    <w:rsid w:val="002E2F2A"/>
    <w:rsid w:val="002E48CC"/>
    <w:rsid w:val="002E4AF2"/>
    <w:rsid w:val="003042FF"/>
    <w:rsid w:val="0030525C"/>
    <w:rsid w:val="00310642"/>
    <w:rsid w:val="00314AA6"/>
    <w:rsid w:val="00322D9E"/>
    <w:rsid w:val="00326F5D"/>
    <w:rsid w:val="00335643"/>
    <w:rsid w:val="00335A5B"/>
    <w:rsid w:val="00352604"/>
    <w:rsid w:val="0036428C"/>
    <w:rsid w:val="003656F8"/>
    <w:rsid w:val="00377110"/>
    <w:rsid w:val="003872CD"/>
    <w:rsid w:val="00390C42"/>
    <w:rsid w:val="003B1DA7"/>
    <w:rsid w:val="003C334C"/>
    <w:rsid w:val="003C4026"/>
    <w:rsid w:val="003E00B4"/>
    <w:rsid w:val="003E0F28"/>
    <w:rsid w:val="003E2CC2"/>
    <w:rsid w:val="003F5BC9"/>
    <w:rsid w:val="00407F12"/>
    <w:rsid w:val="00413E2D"/>
    <w:rsid w:val="00415FB0"/>
    <w:rsid w:val="00421B7B"/>
    <w:rsid w:val="00422783"/>
    <w:rsid w:val="004239B4"/>
    <w:rsid w:val="004241AC"/>
    <w:rsid w:val="0043543E"/>
    <w:rsid w:val="0044234E"/>
    <w:rsid w:val="00445374"/>
    <w:rsid w:val="00475F77"/>
    <w:rsid w:val="00477D8F"/>
    <w:rsid w:val="00477FBC"/>
    <w:rsid w:val="00481EFE"/>
    <w:rsid w:val="0049166B"/>
    <w:rsid w:val="00493709"/>
    <w:rsid w:val="004947F8"/>
    <w:rsid w:val="00495E4A"/>
    <w:rsid w:val="00496058"/>
    <w:rsid w:val="004A628B"/>
    <w:rsid w:val="004A66AD"/>
    <w:rsid w:val="004A732B"/>
    <w:rsid w:val="004B4D34"/>
    <w:rsid w:val="004C2340"/>
    <w:rsid w:val="004D7F65"/>
    <w:rsid w:val="004E1A9D"/>
    <w:rsid w:val="004E2C2A"/>
    <w:rsid w:val="004E5241"/>
    <w:rsid w:val="00506C5E"/>
    <w:rsid w:val="00510A49"/>
    <w:rsid w:val="00532857"/>
    <w:rsid w:val="00534692"/>
    <w:rsid w:val="0053584F"/>
    <w:rsid w:val="005377F5"/>
    <w:rsid w:val="005645E4"/>
    <w:rsid w:val="0056545E"/>
    <w:rsid w:val="0057463C"/>
    <w:rsid w:val="00597669"/>
    <w:rsid w:val="005A0633"/>
    <w:rsid w:val="005A0C16"/>
    <w:rsid w:val="005A0D5B"/>
    <w:rsid w:val="005A3E48"/>
    <w:rsid w:val="005B3C24"/>
    <w:rsid w:val="005B6454"/>
    <w:rsid w:val="005D26FB"/>
    <w:rsid w:val="005D3CF8"/>
    <w:rsid w:val="005E336A"/>
    <w:rsid w:val="005E484F"/>
    <w:rsid w:val="005E5231"/>
    <w:rsid w:val="005F1BE6"/>
    <w:rsid w:val="005F2E5A"/>
    <w:rsid w:val="005F73C1"/>
    <w:rsid w:val="006101FC"/>
    <w:rsid w:val="0061099B"/>
    <w:rsid w:val="00615179"/>
    <w:rsid w:val="006173C4"/>
    <w:rsid w:val="006240EA"/>
    <w:rsid w:val="00671CFB"/>
    <w:rsid w:val="00672379"/>
    <w:rsid w:val="006733B9"/>
    <w:rsid w:val="006A4AC4"/>
    <w:rsid w:val="006A6317"/>
    <w:rsid w:val="006A658A"/>
    <w:rsid w:val="006B5BDA"/>
    <w:rsid w:val="006B792F"/>
    <w:rsid w:val="006C5C5A"/>
    <w:rsid w:val="006D2703"/>
    <w:rsid w:val="006E15DC"/>
    <w:rsid w:val="006E3DAC"/>
    <w:rsid w:val="006E5D5B"/>
    <w:rsid w:val="006E642A"/>
    <w:rsid w:val="006E65ED"/>
    <w:rsid w:val="007027C8"/>
    <w:rsid w:val="00716799"/>
    <w:rsid w:val="007234F8"/>
    <w:rsid w:val="00740E9A"/>
    <w:rsid w:val="00746A5F"/>
    <w:rsid w:val="00751C4B"/>
    <w:rsid w:val="007577DE"/>
    <w:rsid w:val="0077075F"/>
    <w:rsid w:val="00775B0C"/>
    <w:rsid w:val="00791678"/>
    <w:rsid w:val="0079757A"/>
    <w:rsid w:val="007A2246"/>
    <w:rsid w:val="007A6280"/>
    <w:rsid w:val="007B21E9"/>
    <w:rsid w:val="007B49B8"/>
    <w:rsid w:val="007B7D40"/>
    <w:rsid w:val="007C7C20"/>
    <w:rsid w:val="007D3EAD"/>
    <w:rsid w:val="007E499B"/>
    <w:rsid w:val="007F18D3"/>
    <w:rsid w:val="007F4910"/>
    <w:rsid w:val="008047D0"/>
    <w:rsid w:val="00807BE3"/>
    <w:rsid w:val="008245B4"/>
    <w:rsid w:val="00827299"/>
    <w:rsid w:val="008454B5"/>
    <w:rsid w:val="00852C42"/>
    <w:rsid w:val="00861F2B"/>
    <w:rsid w:val="008635DA"/>
    <w:rsid w:val="0086424E"/>
    <w:rsid w:val="0086433B"/>
    <w:rsid w:val="00864AC8"/>
    <w:rsid w:val="008702C7"/>
    <w:rsid w:val="008916D5"/>
    <w:rsid w:val="008B0610"/>
    <w:rsid w:val="008B6EB8"/>
    <w:rsid w:val="008C6226"/>
    <w:rsid w:val="008F2991"/>
    <w:rsid w:val="00900262"/>
    <w:rsid w:val="00906EB5"/>
    <w:rsid w:val="0092287B"/>
    <w:rsid w:val="009230A2"/>
    <w:rsid w:val="009233B3"/>
    <w:rsid w:val="0093166E"/>
    <w:rsid w:val="0094076F"/>
    <w:rsid w:val="00944162"/>
    <w:rsid w:val="009473AE"/>
    <w:rsid w:val="0095134A"/>
    <w:rsid w:val="00952914"/>
    <w:rsid w:val="00962A78"/>
    <w:rsid w:val="00963701"/>
    <w:rsid w:val="00965E7D"/>
    <w:rsid w:val="00970E1C"/>
    <w:rsid w:val="009740D2"/>
    <w:rsid w:val="0099116B"/>
    <w:rsid w:val="00992622"/>
    <w:rsid w:val="009A35D3"/>
    <w:rsid w:val="009B122D"/>
    <w:rsid w:val="009B7828"/>
    <w:rsid w:val="009C454C"/>
    <w:rsid w:val="009E0105"/>
    <w:rsid w:val="009F50BD"/>
    <w:rsid w:val="00A0076D"/>
    <w:rsid w:val="00A02077"/>
    <w:rsid w:val="00A07996"/>
    <w:rsid w:val="00A1200C"/>
    <w:rsid w:val="00A15E58"/>
    <w:rsid w:val="00A40315"/>
    <w:rsid w:val="00A57D65"/>
    <w:rsid w:val="00A62872"/>
    <w:rsid w:val="00A65374"/>
    <w:rsid w:val="00A65D01"/>
    <w:rsid w:val="00A66EDE"/>
    <w:rsid w:val="00A72846"/>
    <w:rsid w:val="00A72F82"/>
    <w:rsid w:val="00A74FEA"/>
    <w:rsid w:val="00A76B17"/>
    <w:rsid w:val="00A84345"/>
    <w:rsid w:val="00A96609"/>
    <w:rsid w:val="00AA0B14"/>
    <w:rsid w:val="00AA7B87"/>
    <w:rsid w:val="00AB06C2"/>
    <w:rsid w:val="00AD0A62"/>
    <w:rsid w:val="00AD3880"/>
    <w:rsid w:val="00AE2D68"/>
    <w:rsid w:val="00AF7D93"/>
    <w:rsid w:val="00B05C98"/>
    <w:rsid w:val="00B11ED7"/>
    <w:rsid w:val="00B12150"/>
    <w:rsid w:val="00B15B6B"/>
    <w:rsid w:val="00B16518"/>
    <w:rsid w:val="00B24322"/>
    <w:rsid w:val="00B32F84"/>
    <w:rsid w:val="00B33C8F"/>
    <w:rsid w:val="00B4625B"/>
    <w:rsid w:val="00B60D57"/>
    <w:rsid w:val="00B64166"/>
    <w:rsid w:val="00B75B40"/>
    <w:rsid w:val="00B80DBD"/>
    <w:rsid w:val="00B80F74"/>
    <w:rsid w:val="00B816A1"/>
    <w:rsid w:val="00B94613"/>
    <w:rsid w:val="00B96559"/>
    <w:rsid w:val="00BC0A5D"/>
    <w:rsid w:val="00BD6F8A"/>
    <w:rsid w:val="00BD773E"/>
    <w:rsid w:val="00BE10AD"/>
    <w:rsid w:val="00BE5517"/>
    <w:rsid w:val="00BF19A6"/>
    <w:rsid w:val="00C10F82"/>
    <w:rsid w:val="00C13006"/>
    <w:rsid w:val="00C13615"/>
    <w:rsid w:val="00C173D2"/>
    <w:rsid w:val="00C17B61"/>
    <w:rsid w:val="00C259DA"/>
    <w:rsid w:val="00C2798E"/>
    <w:rsid w:val="00C36185"/>
    <w:rsid w:val="00C60C93"/>
    <w:rsid w:val="00C73025"/>
    <w:rsid w:val="00C75F0F"/>
    <w:rsid w:val="00C77045"/>
    <w:rsid w:val="00C9109B"/>
    <w:rsid w:val="00CB47ED"/>
    <w:rsid w:val="00CB47FA"/>
    <w:rsid w:val="00CB626A"/>
    <w:rsid w:val="00CC4E7B"/>
    <w:rsid w:val="00CC5C59"/>
    <w:rsid w:val="00CE30CA"/>
    <w:rsid w:val="00CE48D9"/>
    <w:rsid w:val="00CF02F3"/>
    <w:rsid w:val="00CF06C6"/>
    <w:rsid w:val="00CF075D"/>
    <w:rsid w:val="00CF1BD7"/>
    <w:rsid w:val="00D074B3"/>
    <w:rsid w:val="00D1662F"/>
    <w:rsid w:val="00D31E8E"/>
    <w:rsid w:val="00D3738A"/>
    <w:rsid w:val="00D4130B"/>
    <w:rsid w:val="00D4683B"/>
    <w:rsid w:val="00D47D40"/>
    <w:rsid w:val="00D47F14"/>
    <w:rsid w:val="00D70D2F"/>
    <w:rsid w:val="00D855FB"/>
    <w:rsid w:val="00D90596"/>
    <w:rsid w:val="00DA0DFD"/>
    <w:rsid w:val="00DB1F61"/>
    <w:rsid w:val="00DB3193"/>
    <w:rsid w:val="00DC1362"/>
    <w:rsid w:val="00DC6D55"/>
    <w:rsid w:val="00DE032B"/>
    <w:rsid w:val="00DE4027"/>
    <w:rsid w:val="00DE620E"/>
    <w:rsid w:val="00E02970"/>
    <w:rsid w:val="00E1071A"/>
    <w:rsid w:val="00E31C93"/>
    <w:rsid w:val="00E461D1"/>
    <w:rsid w:val="00E56D5D"/>
    <w:rsid w:val="00E62083"/>
    <w:rsid w:val="00E669B8"/>
    <w:rsid w:val="00E77D3D"/>
    <w:rsid w:val="00E86DAA"/>
    <w:rsid w:val="00E92232"/>
    <w:rsid w:val="00E96318"/>
    <w:rsid w:val="00EA4A05"/>
    <w:rsid w:val="00EB7529"/>
    <w:rsid w:val="00EC7D6D"/>
    <w:rsid w:val="00ED079A"/>
    <w:rsid w:val="00ED2C88"/>
    <w:rsid w:val="00EE0725"/>
    <w:rsid w:val="00EE4C2D"/>
    <w:rsid w:val="00EE5166"/>
    <w:rsid w:val="00EF2668"/>
    <w:rsid w:val="00EF2807"/>
    <w:rsid w:val="00F0234E"/>
    <w:rsid w:val="00F04EF7"/>
    <w:rsid w:val="00F24ADF"/>
    <w:rsid w:val="00F2569B"/>
    <w:rsid w:val="00F34A59"/>
    <w:rsid w:val="00F54D25"/>
    <w:rsid w:val="00F6064D"/>
    <w:rsid w:val="00F6257A"/>
    <w:rsid w:val="00F7734E"/>
    <w:rsid w:val="00FA6240"/>
    <w:rsid w:val="00FB1A34"/>
    <w:rsid w:val="00FB4312"/>
    <w:rsid w:val="00FD0809"/>
    <w:rsid w:val="00FF4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99CC02"/>
  <w15:chartTrackingRefBased/>
  <w15:docId w15:val="{D1D68147-E820-4206-BAA5-2D7D269F2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pPr>
      <w:spacing w:after="120"/>
    </w:pPr>
    <w:rPr>
      <w:rFonts w:ascii="Arial" w:eastAsia="Batang" w:hAnsi="Arial"/>
      <w:lang w:val="en-GB" w:eastAsia="en-US"/>
    </w:rPr>
  </w:style>
  <w:style w:type="paragraph" w:styleId="BalloonText">
    <w:name w:val="Balloon Text"/>
    <w:basedOn w:val="Normal"/>
    <w:link w:val="BalloonTextChar"/>
    <w:rsid w:val="008702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8702C7"/>
    <w:rPr>
      <w:rFonts w:ascii="Segoe UI" w:hAnsi="Segoe UI" w:cs="Segoe UI"/>
      <w:color w:val="000000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8702C7"/>
  </w:style>
  <w:style w:type="paragraph" w:styleId="BlockText">
    <w:name w:val="Block Text"/>
    <w:basedOn w:val="Normal"/>
    <w:rsid w:val="008702C7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702C7"/>
    <w:pPr>
      <w:spacing w:after="120"/>
    </w:pPr>
  </w:style>
  <w:style w:type="character" w:customStyle="1" w:styleId="BodyTextChar">
    <w:name w:val="Body Text Char"/>
    <w:link w:val="BodyText"/>
    <w:rsid w:val="008702C7"/>
    <w:rPr>
      <w:color w:val="000000"/>
    </w:rPr>
  </w:style>
  <w:style w:type="paragraph" w:styleId="BodyText2">
    <w:name w:val="Body Text 2"/>
    <w:basedOn w:val="Normal"/>
    <w:link w:val="BodyText2Char"/>
    <w:rsid w:val="008702C7"/>
    <w:pPr>
      <w:spacing w:after="120" w:line="480" w:lineRule="auto"/>
    </w:pPr>
  </w:style>
  <w:style w:type="character" w:customStyle="1" w:styleId="BodyText2Char">
    <w:name w:val="Body Text 2 Char"/>
    <w:link w:val="BodyText2"/>
    <w:rsid w:val="008702C7"/>
    <w:rPr>
      <w:color w:val="000000"/>
    </w:rPr>
  </w:style>
  <w:style w:type="paragraph" w:styleId="BodyText3">
    <w:name w:val="Body Text 3"/>
    <w:basedOn w:val="Normal"/>
    <w:link w:val="BodyText3Char"/>
    <w:rsid w:val="008702C7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702C7"/>
    <w:rPr>
      <w:color w:val="000000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8702C7"/>
    <w:pPr>
      <w:ind w:firstLine="210"/>
    </w:pPr>
  </w:style>
  <w:style w:type="character" w:customStyle="1" w:styleId="BodyTextFirstIndentChar">
    <w:name w:val="Body Text First Indent Char"/>
    <w:link w:val="BodyTextFirstIndent"/>
    <w:rsid w:val="008702C7"/>
    <w:rPr>
      <w:color w:val="000000"/>
    </w:rPr>
  </w:style>
  <w:style w:type="paragraph" w:styleId="BodyTextIndent">
    <w:name w:val="Body Text Indent"/>
    <w:basedOn w:val="Normal"/>
    <w:link w:val="BodyTextIndentChar"/>
    <w:rsid w:val="008702C7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702C7"/>
    <w:rPr>
      <w:color w:val="000000"/>
    </w:rPr>
  </w:style>
  <w:style w:type="paragraph" w:styleId="BodyTextFirstIndent2">
    <w:name w:val="Body Text First Indent 2"/>
    <w:basedOn w:val="BodyTextIndent"/>
    <w:link w:val="BodyTextFirstIndent2Char"/>
    <w:rsid w:val="008702C7"/>
    <w:pPr>
      <w:ind w:firstLine="210"/>
    </w:pPr>
  </w:style>
  <w:style w:type="character" w:customStyle="1" w:styleId="BodyTextFirstIndent2Char">
    <w:name w:val="Body Text First Indent 2 Char"/>
    <w:link w:val="BodyTextFirstIndent2"/>
    <w:rsid w:val="008702C7"/>
    <w:rPr>
      <w:color w:val="000000"/>
    </w:rPr>
  </w:style>
  <w:style w:type="paragraph" w:styleId="BodyTextIndent2">
    <w:name w:val="Body Text Indent 2"/>
    <w:basedOn w:val="Normal"/>
    <w:link w:val="BodyTextIndent2Char"/>
    <w:rsid w:val="008702C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702C7"/>
    <w:rPr>
      <w:color w:val="000000"/>
    </w:rPr>
  </w:style>
  <w:style w:type="paragraph" w:styleId="BodyTextIndent3">
    <w:name w:val="Body Text Indent 3"/>
    <w:basedOn w:val="Normal"/>
    <w:link w:val="BodyTextIndent3Char"/>
    <w:rsid w:val="008702C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702C7"/>
    <w:rPr>
      <w:color w:val="000000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8702C7"/>
    <w:rPr>
      <w:b/>
      <w:bCs/>
    </w:rPr>
  </w:style>
  <w:style w:type="paragraph" w:styleId="Closing">
    <w:name w:val="Closing"/>
    <w:basedOn w:val="Normal"/>
    <w:link w:val="ClosingChar"/>
    <w:rsid w:val="008702C7"/>
    <w:pPr>
      <w:ind w:left="4252"/>
    </w:pPr>
  </w:style>
  <w:style w:type="character" w:customStyle="1" w:styleId="ClosingChar">
    <w:name w:val="Closing Char"/>
    <w:link w:val="Closing"/>
    <w:rsid w:val="008702C7"/>
    <w:rPr>
      <w:color w:val="000000"/>
    </w:rPr>
  </w:style>
  <w:style w:type="paragraph" w:styleId="CommentText">
    <w:name w:val="annotation text"/>
    <w:basedOn w:val="Normal"/>
    <w:link w:val="CommentTextChar"/>
    <w:rsid w:val="008702C7"/>
  </w:style>
  <w:style w:type="character" w:customStyle="1" w:styleId="CommentTextChar">
    <w:name w:val="Comment Text Char"/>
    <w:link w:val="CommentText"/>
    <w:rsid w:val="008702C7"/>
    <w:rPr>
      <w:color w:val="000000"/>
    </w:rPr>
  </w:style>
  <w:style w:type="paragraph" w:styleId="CommentSubject">
    <w:name w:val="annotation subject"/>
    <w:basedOn w:val="CommentText"/>
    <w:next w:val="CommentText"/>
    <w:link w:val="CommentSubjectChar"/>
    <w:rsid w:val="008702C7"/>
    <w:rPr>
      <w:b/>
      <w:bCs/>
    </w:rPr>
  </w:style>
  <w:style w:type="character" w:customStyle="1" w:styleId="CommentSubjectChar">
    <w:name w:val="Comment Subject Char"/>
    <w:link w:val="CommentSubject"/>
    <w:rsid w:val="008702C7"/>
    <w:rPr>
      <w:b/>
      <w:bCs/>
      <w:color w:val="000000"/>
    </w:rPr>
  </w:style>
  <w:style w:type="paragraph" w:styleId="Date">
    <w:name w:val="Date"/>
    <w:basedOn w:val="Normal"/>
    <w:next w:val="Normal"/>
    <w:link w:val="DateChar"/>
    <w:rsid w:val="008702C7"/>
  </w:style>
  <w:style w:type="character" w:customStyle="1" w:styleId="DateChar">
    <w:name w:val="Date Char"/>
    <w:link w:val="Date"/>
    <w:rsid w:val="008702C7"/>
    <w:rPr>
      <w:color w:val="000000"/>
    </w:rPr>
  </w:style>
  <w:style w:type="paragraph" w:styleId="E-mailSignature">
    <w:name w:val="E-mail Signature"/>
    <w:basedOn w:val="Normal"/>
    <w:link w:val="E-mailSignatureChar"/>
    <w:rsid w:val="008702C7"/>
  </w:style>
  <w:style w:type="character" w:customStyle="1" w:styleId="E-mailSignatureChar">
    <w:name w:val="E-mail Signature Char"/>
    <w:link w:val="E-mailSignature"/>
    <w:rsid w:val="008702C7"/>
    <w:rPr>
      <w:color w:val="000000"/>
    </w:rPr>
  </w:style>
  <w:style w:type="paragraph" w:styleId="EndnoteText">
    <w:name w:val="endnote text"/>
    <w:basedOn w:val="Normal"/>
    <w:link w:val="EndnoteTextChar"/>
    <w:rsid w:val="008702C7"/>
  </w:style>
  <w:style w:type="character" w:customStyle="1" w:styleId="EndnoteTextChar">
    <w:name w:val="Endnote Text Char"/>
    <w:link w:val="EndnoteText"/>
    <w:rsid w:val="008702C7"/>
    <w:rPr>
      <w:color w:val="000000"/>
    </w:rPr>
  </w:style>
  <w:style w:type="paragraph" w:styleId="EnvelopeAddress">
    <w:name w:val="envelope address"/>
    <w:basedOn w:val="Normal"/>
    <w:rsid w:val="008702C7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8702C7"/>
    <w:rPr>
      <w:rFonts w:ascii="Calibri Light" w:eastAsia="Yu Gothic Light" w:hAnsi="Calibri Light"/>
    </w:rPr>
  </w:style>
  <w:style w:type="paragraph" w:styleId="FootnoteText">
    <w:name w:val="footnote text"/>
    <w:basedOn w:val="Normal"/>
    <w:link w:val="FootnoteTextChar"/>
    <w:rsid w:val="008702C7"/>
  </w:style>
  <w:style w:type="character" w:customStyle="1" w:styleId="FootnoteTextChar">
    <w:name w:val="Footnote Text Char"/>
    <w:link w:val="FootnoteText"/>
    <w:rsid w:val="008702C7"/>
    <w:rPr>
      <w:color w:val="000000"/>
    </w:rPr>
  </w:style>
  <w:style w:type="paragraph" w:styleId="HTMLAddress">
    <w:name w:val="HTML Address"/>
    <w:basedOn w:val="Normal"/>
    <w:link w:val="HTMLAddressChar"/>
    <w:rsid w:val="008702C7"/>
    <w:rPr>
      <w:i/>
      <w:iCs/>
    </w:rPr>
  </w:style>
  <w:style w:type="character" w:customStyle="1" w:styleId="HTMLAddressChar">
    <w:name w:val="HTML Address Char"/>
    <w:link w:val="HTMLAddress"/>
    <w:rsid w:val="008702C7"/>
    <w:rPr>
      <w:i/>
      <w:iCs/>
      <w:color w:val="000000"/>
    </w:rPr>
  </w:style>
  <w:style w:type="paragraph" w:styleId="HTMLPreformatted">
    <w:name w:val="HTML Preformatted"/>
    <w:basedOn w:val="Normal"/>
    <w:link w:val="HTMLPreformattedChar"/>
    <w:rsid w:val="008702C7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702C7"/>
    <w:rPr>
      <w:rFonts w:ascii="Courier New" w:hAnsi="Courier New" w:cs="Courier New"/>
      <w:color w:val="000000"/>
    </w:rPr>
  </w:style>
  <w:style w:type="paragraph" w:styleId="Index1">
    <w:name w:val="index 1"/>
    <w:basedOn w:val="Normal"/>
    <w:next w:val="Normal"/>
    <w:rsid w:val="008702C7"/>
    <w:pPr>
      <w:ind w:left="200" w:hanging="200"/>
    </w:pPr>
  </w:style>
  <w:style w:type="paragraph" w:styleId="Index2">
    <w:name w:val="index 2"/>
    <w:basedOn w:val="Normal"/>
    <w:next w:val="Normal"/>
    <w:rsid w:val="008702C7"/>
    <w:pPr>
      <w:ind w:left="400" w:hanging="200"/>
    </w:pPr>
  </w:style>
  <w:style w:type="paragraph" w:styleId="Index3">
    <w:name w:val="index 3"/>
    <w:basedOn w:val="Normal"/>
    <w:next w:val="Normal"/>
    <w:rsid w:val="008702C7"/>
    <w:pPr>
      <w:ind w:left="600" w:hanging="200"/>
    </w:pPr>
  </w:style>
  <w:style w:type="paragraph" w:styleId="Index4">
    <w:name w:val="index 4"/>
    <w:basedOn w:val="Normal"/>
    <w:next w:val="Normal"/>
    <w:rsid w:val="008702C7"/>
    <w:pPr>
      <w:ind w:left="800" w:hanging="200"/>
    </w:pPr>
  </w:style>
  <w:style w:type="paragraph" w:styleId="Index5">
    <w:name w:val="index 5"/>
    <w:basedOn w:val="Normal"/>
    <w:next w:val="Normal"/>
    <w:rsid w:val="008702C7"/>
    <w:pPr>
      <w:ind w:left="1000" w:hanging="200"/>
    </w:pPr>
  </w:style>
  <w:style w:type="paragraph" w:styleId="Index6">
    <w:name w:val="index 6"/>
    <w:basedOn w:val="Normal"/>
    <w:next w:val="Normal"/>
    <w:rsid w:val="008702C7"/>
    <w:pPr>
      <w:ind w:left="1200" w:hanging="200"/>
    </w:pPr>
  </w:style>
  <w:style w:type="paragraph" w:styleId="Index7">
    <w:name w:val="index 7"/>
    <w:basedOn w:val="Normal"/>
    <w:next w:val="Normal"/>
    <w:rsid w:val="008702C7"/>
    <w:pPr>
      <w:ind w:left="1400" w:hanging="200"/>
    </w:pPr>
  </w:style>
  <w:style w:type="paragraph" w:styleId="Index8">
    <w:name w:val="index 8"/>
    <w:basedOn w:val="Normal"/>
    <w:next w:val="Normal"/>
    <w:rsid w:val="008702C7"/>
    <w:pPr>
      <w:ind w:left="1600" w:hanging="200"/>
    </w:pPr>
  </w:style>
  <w:style w:type="paragraph" w:styleId="Index9">
    <w:name w:val="index 9"/>
    <w:basedOn w:val="Normal"/>
    <w:next w:val="Normal"/>
    <w:rsid w:val="008702C7"/>
    <w:pPr>
      <w:ind w:left="1800" w:hanging="200"/>
    </w:pPr>
  </w:style>
  <w:style w:type="paragraph" w:styleId="IndexHeading">
    <w:name w:val="index heading"/>
    <w:basedOn w:val="Normal"/>
    <w:next w:val="Index1"/>
    <w:rsid w:val="008702C7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02C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702C7"/>
    <w:rPr>
      <w:i/>
      <w:iCs/>
      <w:color w:val="4472C4"/>
    </w:rPr>
  </w:style>
  <w:style w:type="paragraph" w:styleId="List">
    <w:name w:val="List"/>
    <w:basedOn w:val="Normal"/>
    <w:rsid w:val="008702C7"/>
    <w:pPr>
      <w:ind w:left="283" w:hanging="283"/>
      <w:contextualSpacing/>
    </w:pPr>
  </w:style>
  <w:style w:type="paragraph" w:styleId="List2">
    <w:name w:val="List 2"/>
    <w:basedOn w:val="Normal"/>
    <w:rsid w:val="008702C7"/>
    <w:pPr>
      <w:ind w:left="566" w:hanging="283"/>
      <w:contextualSpacing/>
    </w:pPr>
  </w:style>
  <w:style w:type="paragraph" w:styleId="List3">
    <w:name w:val="List 3"/>
    <w:basedOn w:val="Normal"/>
    <w:rsid w:val="008702C7"/>
    <w:pPr>
      <w:ind w:left="849" w:hanging="283"/>
      <w:contextualSpacing/>
    </w:pPr>
  </w:style>
  <w:style w:type="paragraph" w:styleId="List4">
    <w:name w:val="List 4"/>
    <w:basedOn w:val="Normal"/>
    <w:rsid w:val="008702C7"/>
    <w:pPr>
      <w:ind w:left="1132" w:hanging="283"/>
      <w:contextualSpacing/>
    </w:pPr>
  </w:style>
  <w:style w:type="paragraph" w:styleId="List5">
    <w:name w:val="List 5"/>
    <w:basedOn w:val="Normal"/>
    <w:rsid w:val="008702C7"/>
    <w:pPr>
      <w:ind w:left="1415" w:hanging="283"/>
      <w:contextualSpacing/>
    </w:pPr>
  </w:style>
  <w:style w:type="paragraph" w:styleId="ListBullet">
    <w:name w:val="List Bullet"/>
    <w:basedOn w:val="Normal"/>
    <w:rsid w:val="008702C7"/>
    <w:pPr>
      <w:numPr>
        <w:numId w:val="15"/>
      </w:numPr>
      <w:contextualSpacing/>
    </w:pPr>
  </w:style>
  <w:style w:type="paragraph" w:styleId="ListBullet2">
    <w:name w:val="List Bullet 2"/>
    <w:basedOn w:val="Normal"/>
    <w:rsid w:val="008702C7"/>
    <w:pPr>
      <w:numPr>
        <w:numId w:val="16"/>
      </w:numPr>
      <w:contextualSpacing/>
    </w:pPr>
  </w:style>
  <w:style w:type="paragraph" w:styleId="ListBullet3">
    <w:name w:val="List Bullet 3"/>
    <w:basedOn w:val="Normal"/>
    <w:rsid w:val="008702C7"/>
    <w:pPr>
      <w:numPr>
        <w:numId w:val="17"/>
      </w:numPr>
      <w:contextualSpacing/>
    </w:pPr>
  </w:style>
  <w:style w:type="paragraph" w:styleId="ListBullet4">
    <w:name w:val="List Bullet 4"/>
    <w:basedOn w:val="Normal"/>
    <w:rsid w:val="008702C7"/>
    <w:pPr>
      <w:numPr>
        <w:numId w:val="18"/>
      </w:numPr>
      <w:contextualSpacing/>
    </w:pPr>
  </w:style>
  <w:style w:type="paragraph" w:styleId="ListBullet5">
    <w:name w:val="List Bullet 5"/>
    <w:basedOn w:val="Normal"/>
    <w:rsid w:val="008702C7"/>
    <w:pPr>
      <w:numPr>
        <w:numId w:val="19"/>
      </w:numPr>
      <w:contextualSpacing/>
    </w:pPr>
  </w:style>
  <w:style w:type="paragraph" w:styleId="ListContinue">
    <w:name w:val="List Continue"/>
    <w:basedOn w:val="Normal"/>
    <w:rsid w:val="008702C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702C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702C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702C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702C7"/>
    <w:pPr>
      <w:spacing w:after="120"/>
      <w:ind w:left="1415"/>
      <w:contextualSpacing/>
    </w:pPr>
  </w:style>
  <w:style w:type="paragraph" w:styleId="ListNumber">
    <w:name w:val="List Number"/>
    <w:basedOn w:val="Normal"/>
    <w:rsid w:val="008702C7"/>
    <w:pPr>
      <w:numPr>
        <w:numId w:val="20"/>
      </w:numPr>
      <w:contextualSpacing/>
    </w:pPr>
  </w:style>
  <w:style w:type="paragraph" w:styleId="ListNumber2">
    <w:name w:val="List Number 2"/>
    <w:basedOn w:val="Normal"/>
    <w:rsid w:val="008702C7"/>
    <w:pPr>
      <w:numPr>
        <w:numId w:val="21"/>
      </w:numPr>
      <w:contextualSpacing/>
    </w:pPr>
  </w:style>
  <w:style w:type="paragraph" w:styleId="ListNumber3">
    <w:name w:val="List Number 3"/>
    <w:basedOn w:val="Normal"/>
    <w:rsid w:val="008702C7"/>
    <w:pPr>
      <w:numPr>
        <w:numId w:val="22"/>
      </w:numPr>
      <w:contextualSpacing/>
    </w:pPr>
  </w:style>
  <w:style w:type="paragraph" w:styleId="ListNumber4">
    <w:name w:val="List Number 4"/>
    <w:basedOn w:val="Normal"/>
    <w:rsid w:val="008702C7"/>
    <w:pPr>
      <w:numPr>
        <w:numId w:val="23"/>
      </w:numPr>
      <w:contextualSpacing/>
    </w:pPr>
  </w:style>
  <w:style w:type="paragraph" w:styleId="ListNumber5">
    <w:name w:val="List Number 5"/>
    <w:basedOn w:val="Normal"/>
    <w:rsid w:val="008702C7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8702C7"/>
    <w:pPr>
      <w:ind w:left="720"/>
    </w:pPr>
  </w:style>
  <w:style w:type="paragraph" w:styleId="MacroText">
    <w:name w:val="macro"/>
    <w:link w:val="MacroTextChar"/>
    <w:rsid w:val="008702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color w:val="000000"/>
      <w:lang w:val="en-GB" w:eastAsia="ja-JP"/>
    </w:rPr>
  </w:style>
  <w:style w:type="character" w:customStyle="1" w:styleId="MacroTextChar">
    <w:name w:val="Macro Text Char"/>
    <w:link w:val="MacroText"/>
    <w:rsid w:val="008702C7"/>
    <w:rPr>
      <w:rFonts w:ascii="Courier New" w:hAnsi="Courier New" w:cs="Courier New"/>
      <w:color w:val="000000"/>
    </w:rPr>
  </w:style>
  <w:style w:type="paragraph" w:styleId="MessageHeader">
    <w:name w:val="Message Header"/>
    <w:basedOn w:val="Normal"/>
    <w:link w:val="MessageHeaderChar"/>
    <w:rsid w:val="008702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702C7"/>
    <w:rPr>
      <w:rFonts w:ascii="Calibri Light" w:eastAsia="Yu Gothic Light" w:hAnsi="Calibri Light" w:cs="Times New Roman"/>
      <w:color w:val="000000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8702C7"/>
    <w:pPr>
      <w:overflowPunct w:val="0"/>
      <w:autoSpaceDE w:val="0"/>
      <w:autoSpaceDN w:val="0"/>
      <w:adjustRightInd w:val="0"/>
      <w:textAlignment w:val="baseline"/>
    </w:pPr>
    <w:rPr>
      <w:color w:val="000000"/>
      <w:lang w:val="en-GB" w:eastAsia="ja-JP"/>
    </w:rPr>
  </w:style>
  <w:style w:type="paragraph" w:styleId="NormalWeb">
    <w:name w:val="Normal (Web)"/>
    <w:basedOn w:val="Normal"/>
    <w:rsid w:val="008702C7"/>
    <w:rPr>
      <w:sz w:val="24"/>
      <w:szCs w:val="24"/>
    </w:rPr>
  </w:style>
  <w:style w:type="paragraph" w:styleId="NormalIndent">
    <w:name w:val="Normal Indent"/>
    <w:basedOn w:val="Normal"/>
    <w:rsid w:val="008702C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702C7"/>
  </w:style>
  <w:style w:type="character" w:customStyle="1" w:styleId="NoteHeadingChar">
    <w:name w:val="Note Heading Char"/>
    <w:link w:val="NoteHeading"/>
    <w:rsid w:val="008702C7"/>
    <w:rPr>
      <w:color w:val="000000"/>
    </w:rPr>
  </w:style>
  <w:style w:type="paragraph" w:styleId="PlainText">
    <w:name w:val="Plain Text"/>
    <w:basedOn w:val="Normal"/>
    <w:link w:val="PlainTextChar"/>
    <w:rsid w:val="008702C7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702C7"/>
    <w:rPr>
      <w:rFonts w:ascii="Courier New" w:hAnsi="Courier New" w:cs="Courier New"/>
      <w:color w:val="000000"/>
    </w:rPr>
  </w:style>
  <w:style w:type="paragraph" w:styleId="Quote">
    <w:name w:val="Quote"/>
    <w:basedOn w:val="Normal"/>
    <w:next w:val="Normal"/>
    <w:link w:val="QuoteChar"/>
    <w:uiPriority w:val="29"/>
    <w:qFormat/>
    <w:rsid w:val="008702C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702C7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8702C7"/>
  </w:style>
  <w:style w:type="character" w:customStyle="1" w:styleId="SalutationChar">
    <w:name w:val="Salutation Char"/>
    <w:link w:val="Salutation"/>
    <w:rsid w:val="008702C7"/>
    <w:rPr>
      <w:color w:val="000000"/>
    </w:rPr>
  </w:style>
  <w:style w:type="paragraph" w:styleId="Signature">
    <w:name w:val="Signature"/>
    <w:basedOn w:val="Normal"/>
    <w:link w:val="SignatureChar"/>
    <w:rsid w:val="008702C7"/>
    <w:pPr>
      <w:ind w:left="4252"/>
    </w:pPr>
  </w:style>
  <w:style w:type="character" w:customStyle="1" w:styleId="SignatureChar">
    <w:name w:val="Signature Char"/>
    <w:link w:val="Signature"/>
    <w:rsid w:val="008702C7"/>
    <w:rPr>
      <w:color w:val="000000"/>
    </w:rPr>
  </w:style>
  <w:style w:type="paragraph" w:styleId="Subtitle">
    <w:name w:val="Subtitle"/>
    <w:basedOn w:val="Normal"/>
    <w:next w:val="Normal"/>
    <w:link w:val="SubtitleChar"/>
    <w:qFormat/>
    <w:rsid w:val="008702C7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8702C7"/>
    <w:rPr>
      <w:rFonts w:ascii="Calibri Light" w:eastAsia="Yu Gothic Light" w:hAnsi="Calibri Light" w:cs="Times New Roman"/>
      <w:color w:val="000000"/>
      <w:sz w:val="24"/>
      <w:szCs w:val="24"/>
    </w:rPr>
  </w:style>
  <w:style w:type="paragraph" w:styleId="TableofAuthorities">
    <w:name w:val="table of authorities"/>
    <w:basedOn w:val="Normal"/>
    <w:next w:val="Normal"/>
    <w:rsid w:val="008702C7"/>
    <w:pPr>
      <w:ind w:left="200" w:hanging="200"/>
    </w:pPr>
  </w:style>
  <w:style w:type="paragraph" w:styleId="TableofFigures">
    <w:name w:val="table of figures"/>
    <w:basedOn w:val="Normal"/>
    <w:next w:val="Normal"/>
    <w:rsid w:val="008702C7"/>
  </w:style>
  <w:style w:type="paragraph" w:styleId="Title">
    <w:name w:val="Title"/>
    <w:basedOn w:val="Normal"/>
    <w:next w:val="Normal"/>
    <w:link w:val="TitleChar"/>
    <w:qFormat/>
    <w:rsid w:val="008702C7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702C7"/>
    <w:rPr>
      <w:rFonts w:ascii="Calibri Light" w:eastAsia="Yu Gothic Light" w:hAnsi="Calibri Light" w:cs="Times New Roman"/>
      <w:b/>
      <w:bCs/>
      <w:color w:val="000000"/>
      <w:kern w:val="28"/>
      <w:sz w:val="32"/>
      <w:szCs w:val="32"/>
    </w:rPr>
  </w:style>
  <w:style w:type="paragraph" w:styleId="TOAHeading">
    <w:name w:val="toa heading"/>
    <w:basedOn w:val="Normal"/>
    <w:next w:val="Normal"/>
    <w:rsid w:val="008702C7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702C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color w:val="000000"/>
      <w:kern w:val="32"/>
      <w:sz w:val="32"/>
      <w:szCs w:val="32"/>
    </w:rPr>
  </w:style>
  <w:style w:type="character" w:customStyle="1" w:styleId="B1Char">
    <w:name w:val="B1 Char"/>
    <w:link w:val="B1"/>
    <w:qFormat/>
    <w:rsid w:val="00944162"/>
    <w:rPr>
      <w:color w:val="000000"/>
    </w:rPr>
  </w:style>
  <w:style w:type="character" w:styleId="CommentReference">
    <w:name w:val="annotation reference"/>
    <w:rsid w:val="008047D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36B9C6-2A14-4C1D-B33C-93637297F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6006</TotalTime>
  <Pages>4</Pages>
  <Words>1060</Words>
  <Characters>6048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7094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v</cp:lastModifiedBy>
  <cp:revision>288</cp:revision>
  <cp:lastPrinted>2003-09-26T09:29:00Z</cp:lastPrinted>
  <dcterms:created xsi:type="dcterms:W3CDTF">2024-06-24T21:33:00Z</dcterms:created>
  <dcterms:modified xsi:type="dcterms:W3CDTF">2024-08-12T01:44:00Z</dcterms:modified>
</cp:coreProperties>
</file>